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B420D" w14:textId="67D975D8" w:rsidR="0088580B" w:rsidRPr="00951D45" w:rsidRDefault="006039CC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 xml:space="preserve">  </w:t>
      </w:r>
    </w:p>
    <w:p w14:paraId="2428C67F" w14:textId="77777777" w:rsidR="0088580B" w:rsidRPr="00951D45" w:rsidRDefault="0088580B" w:rsidP="0088580B">
      <w:pPr>
        <w:pStyle w:val="Heading1"/>
        <w:shd w:val="clear" w:color="auto" w:fill="FFFFFF"/>
        <w:spacing w:before="120"/>
        <w:rPr>
          <w:sz w:val="24"/>
          <w:szCs w:val="24"/>
        </w:rPr>
      </w:pPr>
      <w:r w:rsidRPr="00951D45">
        <w:rPr>
          <w:sz w:val="24"/>
          <w:szCs w:val="24"/>
        </w:rPr>
        <w:t>ANUNȚ DE PARTICIPARE</w:t>
      </w:r>
    </w:p>
    <w:p w14:paraId="2AA0C50D" w14:textId="62D4CF1E" w:rsidR="0088580B" w:rsidRPr="00951D45" w:rsidRDefault="0088580B" w:rsidP="00C35A49">
      <w:pPr>
        <w:shd w:val="clear" w:color="auto" w:fill="FFFFFF"/>
        <w:jc w:val="center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b/>
          <w:sz w:val="24"/>
          <w:szCs w:val="24"/>
          <w:lang w:val="ro-RO"/>
        </w:rPr>
        <w:t xml:space="preserve">privind achiziționarea </w:t>
      </w:r>
      <w:r w:rsidRPr="00951D45">
        <w:rPr>
          <w:rFonts w:ascii="Times New Roman" w:hAnsi="Times New Roman"/>
          <w:b/>
          <w:sz w:val="24"/>
          <w:szCs w:val="24"/>
          <w:shd w:val="clear" w:color="auto" w:fill="FFFFFF"/>
          <w:lang w:val="ro-RO"/>
        </w:rPr>
        <w:t xml:space="preserve">serviciilor de </w:t>
      </w:r>
      <w:r w:rsidR="00017087" w:rsidRPr="00951D45">
        <w:rPr>
          <w:rFonts w:ascii="Times New Roman" w:hAnsi="Times New Roman"/>
          <w:b/>
          <w:sz w:val="24"/>
          <w:szCs w:val="24"/>
          <w:shd w:val="clear" w:color="auto" w:fill="FFFFFF"/>
          <w:lang w:val="ro-RO"/>
        </w:rPr>
        <w:t>consultanță în cadrul proiectului „</w:t>
      </w:r>
      <w:r w:rsidR="00017087" w:rsidRPr="00951D45">
        <w:rPr>
          <w:rFonts w:ascii="Times New Roman" w:hAnsi="Times New Roman"/>
          <w:b/>
          <w:bCs/>
          <w:sz w:val="24"/>
          <w:szCs w:val="24"/>
          <w:lang w:val="ro-MD"/>
        </w:rPr>
        <w:t>Îmbunătățirea cadrului instituțional și legal pentru gestionarea specifică a unor fluxuri de deșeuri în Republica Moldova</w:t>
      </w:r>
      <w:r w:rsidR="00017087" w:rsidRPr="00951D45">
        <w:rPr>
          <w:rFonts w:ascii="Times New Roman" w:hAnsi="Times New Roman"/>
          <w:b/>
          <w:sz w:val="24"/>
          <w:szCs w:val="24"/>
          <w:shd w:val="clear" w:color="auto" w:fill="FFFFFF"/>
          <w:lang w:val="ro-RO"/>
        </w:rPr>
        <w:t>”</w:t>
      </w:r>
      <w:r w:rsidRPr="00951D45">
        <w:rPr>
          <w:rFonts w:ascii="Times New Roman" w:hAnsi="Times New Roman"/>
          <w:b/>
          <w:sz w:val="24"/>
          <w:szCs w:val="24"/>
          <w:lang w:val="ro-RO"/>
        </w:rPr>
        <w:br/>
      </w:r>
    </w:p>
    <w:p w14:paraId="74B455B1" w14:textId="151F4EC0" w:rsidR="0088580B" w:rsidRPr="00951D45" w:rsidRDefault="0088580B" w:rsidP="00580D2D">
      <w:pPr>
        <w:numPr>
          <w:ilvl w:val="0"/>
          <w:numId w:val="12"/>
        </w:numPr>
        <w:shd w:val="clear" w:color="auto" w:fill="FFFFFF"/>
        <w:tabs>
          <w:tab w:val="right" w:pos="9531"/>
        </w:tabs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>Denumirea autorității contractante:</w:t>
      </w:r>
      <w:r w:rsidRPr="00951D4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I.P „Unitatea de implementare a proiectelor de mediu”</w:t>
      </w:r>
    </w:p>
    <w:p w14:paraId="45485C90" w14:textId="21CC7BA9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9531"/>
        </w:tabs>
        <w:spacing w:before="120" w:after="0" w:line="240" w:lineRule="auto"/>
        <w:ind w:left="426" w:hanging="426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>IDNO:</w:t>
      </w:r>
      <w:r w:rsidRPr="00951D4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580D2D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1015601000019</w:t>
      </w:r>
    </w:p>
    <w:p w14:paraId="0413E47F" w14:textId="004B2ADF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9531"/>
        </w:tabs>
        <w:spacing w:before="120" w:after="0" w:line="240" w:lineRule="auto"/>
        <w:ind w:left="426" w:hanging="426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>Adresa:</w:t>
      </w:r>
      <w:r w:rsidRPr="00951D45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mun.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</w:t>
      </w:r>
      <w:proofErr w:type="spellStart"/>
      <w:r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Chişinău</w:t>
      </w:r>
      <w:proofErr w:type="spellEnd"/>
      <w:r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, str.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Alexandru cel Bun 51 A</w:t>
      </w:r>
    </w:p>
    <w:p w14:paraId="0A3189FF" w14:textId="088ED112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9531"/>
        </w:tabs>
        <w:spacing w:before="120" w:after="0" w:line="240" w:lineRule="auto"/>
        <w:ind w:left="426" w:hanging="426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sz w:val="24"/>
          <w:szCs w:val="24"/>
          <w:lang w:val="ro-RO"/>
        </w:rPr>
        <w:t xml:space="preserve">Numărul de telefon/fax: </w:t>
      </w:r>
      <w:r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022</w:t>
      </w:r>
      <w:r w:rsidR="006F4295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22</w:t>
      </w:r>
      <w:r w:rsidR="006F4295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62</w:t>
      </w:r>
      <w:r w:rsidR="006F4295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54</w:t>
      </w:r>
    </w:p>
    <w:p w14:paraId="2987B568" w14:textId="75F46115" w:rsidR="0088580B" w:rsidRPr="00951D45" w:rsidRDefault="0088580B" w:rsidP="006F4295">
      <w:pPr>
        <w:numPr>
          <w:ilvl w:val="0"/>
          <w:numId w:val="12"/>
        </w:numPr>
        <w:shd w:val="clear" w:color="auto" w:fill="FFFFFF"/>
        <w:tabs>
          <w:tab w:val="right" w:pos="9531"/>
        </w:tabs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sz w:val="24"/>
          <w:szCs w:val="24"/>
          <w:lang w:val="ro-RO"/>
        </w:rPr>
        <w:t xml:space="preserve">Adresa de e-mail și de internet a autorității contractante: </w:t>
      </w:r>
      <w:r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</w:t>
      </w:r>
      <w:hyperlink r:id="rId8" w:history="1">
        <w:r w:rsidR="00017087" w:rsidRPr="00951D45">
          <w:rPr>
            <w:rStyle w:val="Hyperlink"/>
            <w:rFonts w:ascii="Times New Roman" w:hAnsi="Times New Roman"/>
            <w:sz w:val="24"/>
            <w:szCs w:val="24"/>
            <w:shd w:val="clear" w:color="auto" w:fill="FFFFFF"/>
            <w:lang w:val="ro-RO"/>
          </w:rPr>
          <w:t>dorin.andros@uipm.md</w:t>
        </w:r>
      </w:hyperlink>
      <w:r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;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</w:t>
      </w:r>
      <w:r w:rsidRPr="00951D45">
        <w:rPr>
          <w:rFonts w:ascii="Times New Roman" w:hAnsi="Times New Roman"/>
          <w:sz w:val="24"/>
          <w:szCs w:val="24"/>
          <w:shd w:val="clear" w:color="auto" w:fill="FFFF00"/>
          <w:lang w:val="ro-RO"/>
        </w:rPr>
        <w:t xml:space="preserve"> </w:t>
      </w:r>
    </w:p>
    <w:p w14:paraId="56473258" w14:textId="2C1E786F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9531"/>
        </w:tabs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>Adresa de e-mail sau de internet de la care se va putea obține accesul la documentația de atribuire:</w:t>
      </w:r>
      <w:r w:rsidRPr="00951D4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17087" w:rsidRPr="00951D45">
        <w:rPr>
          <w:rFonts w:ascii="Times New Roman" w:hAnsi="Times New Roman"/>
          <w:i/>
          <w:sz w:val="24"/>
          <w:szCs w:val="24"/>
          <w:lang w:val="ro-RO"/>
        </w:rPr>
        <w:t>toate informațiile necesare pot fi solicitate la adresele de e-mail incluse la punctul 5.</w:t>
      </w:r>
      <w:r w:rsidRPr="00951D45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04633277" w14:textId="030E2D69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9531"/>
        </w:tabs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>Tipul autorității contractante și obiectul principal de activitate (dacă este cazul, mențiunea că autoritatea contractantă este o autoritate centrală de achiziție sau că achiziția implică o altă formă de achiziție comună):</w:t>
      </w:r>
      <w:r w:rsidRPr="00951D4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17087" w:rsidRPr="00951D45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Instituție publică, misiunea – implementarea proiectelor în domeniul mediului.</w:t>
      </w:r>
      <w:r w:rsidRPr="00951D45">
        <w:rPr>
          <w:rFonts w:ascii="Times New Roman" w:hAnsi="Times New Roman"/>
          <w:sz w:val="24"/>
          <w:szCs w:val="24"/>
          <w:shd w:val="clear" w:color="auto" w:fill="FFFF00"/>
          <w:lang w:val="ro-RO"/>
        </w:rPr>
        <w:t xml:space="preserve"> </w:t>
      </w:r>
    </w:p>
    <w:p w14:paraId="6C93A032" w14:textId="77777777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426"/>
        </w:tabs>
        <w:spacing w:before="120"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u w:val="single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>Cumpărătorul invită operatorii economici interesați, care îi pot satisface necesitățile, să participe la procedura de achiziție privind livrarea/prestarea/executarea următoarelor servicii:</w:t>
      </w:r>
    </w:p>
    <w:tbl>
      <w:tblPr>
        <w:tblW w:w="9743" w:type="dxa"/>
        <w:tblInd w:w="-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1385"/>
        <w:gridCol w:w="2116"/>
        <w:gridCol w:w="990"/>
        <w:gridCol w:w="1170"/>
        <w:gridCol w:w="1980"/>
        <w:gridCol w:w="1535"/>
      </w:tblGrid>
      <w:tr w:rsidR="0088580B" w:rsidRPr="00951D45" w14:paraId="2A15CBA9" w14:textId="77777777" w:rsidTr="00FC153C">
        <w:trPr>
          <w:trHeight w:val="10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F0FC" w14:textId="77777777" w:rsidR="0088580B" w:rsidRDefault="0088580B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Nr. d/o</w:t>
            </w:r>
          </w:p>
          <w:p w14:paraId="76759B5E" w14:textId="0EA2F948" w:rsidR="00951D45" w:rsidRPr="00951D45" w:rsidRDefault="00951D45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5312" w14:textId="77777777" w:rsidR="0088580B" w:rsidRPr="00951D45" w:rsidRDefault="0088580B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Cod CPV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9EFF" w14:textId="35D5A2B7" w:rsidR="0088580B" w:rsidRPr="00951D45" w:rsidRDefault="0088580B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Denumirea</w:t>
            </w:r>
            <w:r w:rsidR="00FC153C"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serviciilor</w:t>
            </w:r>
            <w:r w:rsidR="00FC153C"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/</w:t>
            </w:r>
            <w:r w:rsidR="00FC153C"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lucrărilor solicitate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8516" w14:textId="77777777" w:rsidR="0088580B" w:rsidRPr="00951D45" w:rsidRDefault="0088580B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Unitatea de măsură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7EEC" w14:textId="77777777" w:rsidR="0088580B" w:rsidRPr="00951D45" w:rsidRDefault="0088580B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Cantitatea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0D16" w14:textId="77777777" w:rsidR="0088580B" w:rsidRPr="00951D45" w:rsidRDefault="0088580B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Specificarea tehnică deplină solicitată, Standarde de referință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C74D" w14:textId="77777777" w:rsidR="0088580B" w:rsidRPr="00951D45" w:rsidRDefault="0088580B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Valoarea estimată</w:t>
            </w:r>
          </w:p>
        </w:tc>
      </w:tr>
      <w:tr w:rsidR="00FC153C" w:rsidRPr="00951D45" w14:paraId="3922FE30" w14:textId="77777777" w:rsidTr="00FC153C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B0379" w14:textId="77777777" w:rsidR="00FC153C" w:rsidRPr="00951D45" w:rsidRDefault="00FC153C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120E2" w14:textId="00C5FCE5" w:rsidR="00FC153C" w:rsidRPr="00951D45" w:rsidRDefault="00FC153C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sz w:val="20"/>
                <w:szCs w:val="20"/>
                <w:lang w:val="ro-RO" w:eastAsia="ro-RO"/>
              </w:rPr>
              <w:t>71241000-9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7558B" w14:textId="4079FFFC" w:rsidR="00FC153C" w:rsidRPr="00951D45" w:rsidRDefault="00FC153C" w:rsidP="00951D45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Studii de fezabilitate, servicii de </w:t>
            </w:r>
            <w:proofErr w:type="spellStart"/>
            <w:r w:rsidRPr="00951D45">
              <w:rPr>
                <w:rFonts w:ascii="Times New Roman" w:hAnsi="Times New Roman"/>
                <w:sz w:val="20"/>
                <w:szCs w:val="20"/>
                <w:lang w:val="ro-RO" w:eastAsia="ro-RO"/>
              </w:rPr>
              <w:t>consultanţă</w:t>
            </w:r>
            <w:proofErr w:type="spellEnd"/>
            <w:r w:rsidRPr="00951D45">
              <w:rPr>
                <w:rFonts w:ascii="Times New Roman" w:hAnsi="Times New Roman"/>
                <w:sz w:val="20"/>
                <w:szCs w:val="20"/>
                <w:lang w:val="ro-RO" w:eastAsia="ro-RO"/>
              </w:rPr>
              <w:t>, analize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98E5C" w14:textId="77777777" w:rsidR="00FC153C" w:rsidRPr="00951D45" w:rsidRDefault="00FC153C" w:rsidP="00951D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sz w:val="20"/>
                <w:szCs w:val="20"/>
                <w:lang w:val="ro-RO"/>
              </w:rPr>
              <w:t>serv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74998" w14:textId="77777777" w:rsidR="00FC153C" w:rsidRPr="00951D45" w:rsidRDefault="00FC153C" w:rsidP="00951D45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F34D1" w14:textId="28F5A1A6" w:rsidR="00FC153C" w:rsidRPr="00951D45" w:rsidRDefault="00FC153C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Conform </w:t>
            </w:r>
            <w:r w:rsidR="0031318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caietului de </w:t>
            </w:r>
            <w:proofErr w:type="spellStart"/>
            <w:r w:rsidR="00313186">
              <w:rPr>
                <w:rFonts w:ascii="Times New Roman" w:hAnsi="Times New Roman"/>
                <w:sz w:val="20"/>
                <w:szCs w:val="20"/>
                <w:lang w:val="ro-RO"/>
              </w:rPr>
              <w:t>saricini</w:t>
            </w:r>
            <w:proofErr w:type="spellEnd"/>
            <w:r w:rsidRPr="00951D4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(Anexa 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A25A5" w14:textId="7970C2F6" w:rsidR="00FC153C" w:rsidRPr="00951D45" w:rsidRDefault="00313186" w:rsidP="00951D45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50 om / zile</w:t>
            </w:r>
          </w:p>
        </w:tc>
      </w:tr>
      <w:tr w:rsidR="00FC153C" w:rsidRPr="00951D45" w14:paraId="7E3501A9" w14:textId="77777777" w:rsidTr="00FC153C">
        <w:trPr>
          <w:trHeight w:val="397"/>
        </w:trPr>
        <w:tc>
          <w:tcPr>
            <w:tcW w:w="9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E8F87" w14:textId="6A90799F" w:rsidR="00FC153C" w:rsidRPr="00951D45" w:rsidRDefault="00FC153C" w:rsidP="00951D4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Valoarea estimativă totală: </w:t>
            </w:r>
            <w:r w:rsidRPr="00951D45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150000 lei</w:t>
            </w:r>
          </w:p>
        </w:tc>
      </w:tr>
    </w:tbl>
    <w:p w14:paraId="652C4278" w14:textId="3CFABCC2" w:rsidR="0088580B" w:rsidRPr="00951D45" w:rsidRDefault="006F4295" w:rsidP="006F4295">
      <w:pPr>
        <w:numPr>
          <w:ilvl w:val="0"/>
          <w:numId w:val="12"/>
        </w:numPr>
        <w:shd w:val="clear" w:color="auto" w:fill="FFFFFF"/>
        <w:tabs>
          <w:tab w:val="left" w:pos="0"/>
          <w:tab w:val="left" w:pos="284"/>
          <w:tab w:val="right" w:pos="426"/>
        </w:tabs>
        <w:spacing w:before="120"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</w:t>
      </w:r>
      <w:r w:rsidR="0088580B" w:rsidRPr="00951D45">
        <w:rPr>
          <w:rFonts w:ascii="Times New Roman" w:hAnsi="Times New Roman"/>
          <w:bCs/>
          <w:sz w:val="24"/>
          <w:szCs w:val="24"/>
          <w:u w:val="single"/>
          <w:shd w:val="clear" w:color="auto" w:fill="FFFFFF"/>
          <w:lang w:val="ro-RO"/>
        </w:rPr>
        <w:t>Termenii și condițiile de livrare solicitați:</w:t>
      </w:r>
      <w:r w:rsidR="0088580B" w:rsidRPr="00951D4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C153C" w:rsidRPr="00951D45">
        <w:rPr>
          <w:rFonts w:ascii="Times New Roman" w:hAnsi="Times New Roman"/>
          <w:bCs/>
          <w:sz w:val="24"/>
          <w:szCs w:val="24"/>
          <w:shd w:val="clear" w:color="auto" w:fill="FFFFFF"/>
          <w:lang w:val="ro-MD"/>
        </w:rPr>
        <w:t xml:space="preserve">conform </w:t>
      </w:r>
      <w:r w:rsidR="00313186">
        <w:rPr>
          <w:rFonts w:ascii="Times New Roman" w:hAnsi="Times New Roman"/>
          <w:bCs/>
          <w:sz w:val="24"/>
          <w:szCs w:val="24"/>
          <w:shd w:val="clear" w:color="auto" w:fill="FFFFFF"/>
          <w:lang w:val="ro-MD"/>
        </w:rPr>
        <w:t>caietului de sarcini</w:t>
      </w:r>
      <w:r w:rsidR="00FC153C" w:rsidRPr="00951D45">
        <w:rPr>
          <w:rFonts w:ascii="Times New Roman" w:hAnsi="Times New Roman"/>
          <w:bCs/>
          <w:sz w:val="24"/>
          <w:szCs w:val="24"/>
          <w:shd w:val="clear" w:color="auto" w:fill="FFFFFF"/>
          <w:lang w:val="ro-MD"/>
        </w:rPr>
        <w:t xml:space="preserve"> (Anexa 1)</w:t>
      </w:r>
    </w:p>
    <w:p w14:paraId="6DFED832" w14:textId="230DA820" w:rsidR="0088580B" w:rsidRPr="00951D45" w:rsidRDefault="0088580B" w:rsidP="006F4295">
      <w:pPr>
        <w:numPr>
          <w:ilvl w:val="0"/>
          <w:numId w:val="12"/>
        </w:numPr>
        <w:shd w:val="clear" w:color="auto" w:fill="FFFFFF"/>
        <w:tabs>
          <w:tab w:val="right" w:pos="567"/>
        </w:tabs>
        <w:spacing w:before="120"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u w:val="single"/>
          <w:lang w:val="ro-RO"/>
        </w:rPr>
        <w:t>Termenul de valabilitate a contractului</w:t>
      </w:r>
      <w:r w:rsidRPr="00951D45">
        <w:rPr>
          <w:rFonts w:ascii="Times New Roman" w:hAnsi="Times New Roman"/>
          <w:bCs/>
          <w:sz w:val="24"/>
          <w:szCs w:val="24"/>
          <w:u w:val="single"/>
          <w:shd w:val="clear" w:color="auto" w:fill="FFFFFF"/>
          <w:lang w:val="ro-RO"/>
        </w:rPr>
        <w:t>:</w:t>
      </w:r>
      <w:r w:rsidR="00FC153C" w:rsidRPr="00951D45">
        <w:rPr>
          <w:rFonts w:ascii="Times New Roman" w:hAnsi="Times New Roman"/>
          <w:bCs/>
          <w:sz w:val="24"/>
          <w:szCs w:val="24"/>
          <w:shd w:val="clear" w:color="auto" w:fill="FFFFFF"/>
          <w:lang w:val="ro-RO"/>
        </w:rPr>
        <w:t xml:space="preserve"> 31 august 2021</w:t>
      </w:r>
    </w:p>
    <w:p w14:paraId="3C96885D" w14:textId="55426AE2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426"/>
        </w:tabs>
        <w:spacing w:before="120"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  <w:u w:val="single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>Scurta descriere a criteriilor privind eligibilitatea operatorilor economici</w:t>
      </w:r>
      <w:r w:rsidR="00FC153C" w:rsidRPr="00951D45">
        <w:rPr>
          <w:rFonts w:ascii="Times New Roman" w:hAnsi="Times New Roman"/>
          <w:sz w:val="24"/>
          <w:szCs w:val="24"/>
          <w:u w:val="single"/>
          <w:lang w:val="ro-RO"/>
        </w:rPr>
        <w:t xml:space="preserve"> / experților</w:t>
      </w: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 xml:space="preserve"> care pot determina eliminarea acestora și a criteriilor de selecție</w:t>
      </w:r>
      <w:r w:rsidR="00FC153C" w:rsidRPr="00951D45">
        <w:rPr>
          <w:rFonts w:ascii="Times New Roman" w:hAnsi="Times New Roman"/>
          <w:sz w:val="24"/>
          <w:szCs w:val="24"/>
          <w:u w:val="single"/>
          <w:lang w:val="ro-RO"/>
        </w:rPr>
        <w:t>,</w:t>
      </w: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 xml:space="preserve"> nivelul minim (nivelurile minime) al (ale) cerințelor eventual impuse</w:t>
      </w:r>
      <w:r w:rsidR="001D5E07" w:rsidRPr="00951D45">
        <w:rPr>
          <w:rFonts w:ascii="Times New Roman" w:hAnsi="Times New Roman"/>
          <w:sz w:val="24"/>
          <w:szCs w:val="24"/>
          <w:u w:val="single"/>
          <w:lang w:val="ro-RO"/>
        </w:rPr>
        <w:t>,</w:t>
      </w: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 xml:space="preserve"> se menționează informațiile solicitat</w:t>
      </w:r>
      <w:r w:rsidR="00C35A49" w:rsidRPr="00951D45">
        <w:rPr>
          <w:rFonts w:ascii="Times New Roman" w:hAnsi="Times New Roman"/>
          <w:sz w:val="24"/>
          <w:szCs w:val="24"/>
          <w:u w:val="single"/>
          <w:lang w:val="ro-RO"/>
        </w:rPr>
        <w:t>e</w:t>
      </w: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71"/>
        <w:gridCol w:w="3677"/>
        <w:gridCol w:w="3685"/>
        <w:gridCol w:w="1588"/>
      </w:tblGrid>
      <w:tr w:rsidR="00951D45" w:rsidRPr="00951D45" w14:paraId="7BD33A92" w14:textId="77777777" w:rsidTr="000E427A">
        <w:trPr>
          <w:trHeight w:val="713"/>
        </w:trPr>
        <w:tc>
          <w:tcPr>
            <w:tcW w:w="571" w:type="dxa"/>
            <w:shd w:val="clear" w:color="auto" w:fill="FFFFFF" w:themeFill="background1"/>
            <w:vAlign w:val="center"/>
          </w:tcPr>
          <w:p w14:paraId="7AE2B6E6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>Nr. d/o</w:t>
            </w:r>
          </w:p>
        </w:tc>
        <w:tc>
          <w:tcPr>
            <w:tcW w:w="3677" w:type="dxa"/>
            <w:shd w:val="clear" w:color="auto" w:fill="FFFFFF" w:themeFill="background1"/>
            <w:vAlign w:val="center"/>
          </w:tcPr>
          <w:p w14:paraId="668F92E8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>Descrierea criteriului/cerinței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D03CA24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>Mod de demonstrare a îndeplinirii criteriului/cerinței: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056E8439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>Nivelul minim/</w:t>
            </w:r>
            <w:r w:rsidRPr="00951D45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br/>
              <w:t>Obligativitatea</w:t>
            </w:r>
          </w:p>
        </w:tc>
      </w:tr>
      <w:tr w:rsidR="00951D45" w:rsidRPr="00951D45" w14:paraId="454A3E55" w14:textId="77777777" w:rsidTr="000E427A">
        <w:trPr>
          <w:trHeight w:val="260"/>
        </w:trPr>
        <w:tc>
          <w:tcPr>
            <w:tcW w:w="571" w:type="dxa"/>
            <w:shd w:val="clear" w:color="auto" w:fill="FFFFFF"/>
            <w:vAlign w:val="center"/>
          </w:tcPr>
          <w:p w14:paraId="717AF842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1.</w:t>
            </w:r>
          </w:p>
        </w:tc>
        <w:tc>
          <w:tcPr>
            <w:tcW w:w="3677" w:type="dxa"/>
            <w:shd w:val="clear" w:color="auto" w:fill="FFFFFF"/>
            <w:vAlign w:val="center"/>
          </w:tcPr>
          <w:p w14:paraId="1592FAAF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Buletin de identitate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42A7C50B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Copie scanată și expediată electronic</w:t>
            </w:r>
          </w:p>
        </w:tc>
        <w:tc>
          <w:tcPr>
            <w:tcW w:w="1588" w:type="dxa"/>
            <w:shd w:val="clear" w:color="auto" w:fill="FFFFFF"/>
            <w:vAlign w:val="center"/>
          </w:tcPr>
          <w:p w14:paraId="393F1D0D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Obligatoriu</w:t>
            </w:r>
          </w:p>
        </w:tc>
      </w:tr>
      <w:tr w:rsidR="00951D45" w:rsidRPr="00951D45" w14:paraId="2343C06E" w14:textId="77777777" w:rsidTr="000E427A">
        <w:trPr>
          <w:trHeight w:val="260"/>
        </w:trPr>
        <w:tc>
          <w:tcPr>
            <w:tcW w:w="571" w:type="dxa"/>
            <w:shd w:val="clear" w:color="auto" w:fill="FFFFFF"/>
            <w:vAlign w:val="center"/>
          </w:tcPr>
          <w:p w14:paraId="4C462F13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2.</w:t>
            </w:r>
          </w:p>
        </w:tc>
        <w:tc>
          <w:tcPr>
            <w:tcW w:w="3677" w:type="dxa"/>
            <w:shd w:val="clear" w:color="auto" w:fill="FFFFFF"/>
            <w:vAlign w:val="center"/>
          </w:tcPr>
          <w:p w14:paraId="3B88D0D5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Oferta tehnică va include:</w:t>
            </w:r>
          </w:p>
          <w:p w14:paraId="0AC0488F" w14:textId="77777777" w:rsidR="00951D45" w:rsidRPr="00951D45" w:rsidRDefault="00951D45" w:rsidP="00951D4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164"/>
              </w:tabs>
              <w:spacing w:after="0" w:line="240" w:lineRule="auto"/>
              <w:ind w:left="164" w:hanging="142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CV-ul </w:t>
            </w:r>
            <w:proofErr w:type="spellStart"/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aplicantului</w:t>
            </w:r>
            <w:proofErr w:type="spellEnd"/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;</w:t>
            </w:r>
          </w:p>
          <w:p w14:paraId="0DAC4CE0" w14:textId="77777777" w:rsidR="00951D45" w:rsidRPr="00951D45" w:rsidRDefault="00951D45" w:rsidP="00951D4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164"/>
              </w:tabs>
              <w:spacing w:after="0" w:line="240" w:lineRule="auto"/>
              <w:ind w:left="164" w:hanging="142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Descrierea metodologiei de realizare a sarcinilor</w:t>
            </w:r>
          </w:p>
          <w:p w14:paraId="260DE653" w14:textId="19E3FEDA" w:rsidR="00951D45" w:rsidRPr="00951D45" w:rsidRDefault="00951D45" w:rsidP="00951D4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164"/>
              </w:tabs>
              <w:spacing w:after="0" w:line="240" w:lineRule="auto"/>
              <w:ind w:left="164" w:hanging="142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Comentarii și sugestii asupra </w:t>
            </w:r>
            <w:r w:rsidR="00313186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caietului de sarcini</w:t>
            </w:r>
          </w:p>
          <w:p w14:paraId="7E49B36C" w14:textId="2AB2810F" w:rsidR="00951D45" w:rsidRPr="00951D45" w:rsidRDefault="00313186" w:rsidP="00951D4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164"/>
              </w:tabs>
              <w:spacing w:after="0" w:line="240" w:lineRule="auto"/>
              <w:ind w:left="164" w:hanging="142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Scrisori de recomandare</w:t>
            </w:r>
            <w:r w:rsidR="00951D45"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/ acte privind confirmarea capacității / experienței anterioare în elaborare unor acte similare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6C753C0E" w14:textId="60AC9BED" w:rsidR="00951D45" w:rsidRPr="00951D45" w:rsidRDefault="00313186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Documentele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enumărate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vor fi elaborate separat, vor</w:t>
            </w:r>
            <w:r w:rsidR="00951D45"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fi contrasemnate, scanate și expediate electronic</w:t>
            </w:r>
          </w:p>
        </w:tc>
        <w:tc>
          <w:tcPr>
            <w:tcW w:w="1588" w:type="dxa"/>
            <w:shd w:val="clear" w:color="auto" w:fill="FFFFFF"/>
            <w:vAlign w:val="center"/>
          </w:tcPr>
          <w:p w14:paraId="688DCECF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Obligatoriu</w:t>
            </w:r>
          </w:p>
        </w:tc>
      </w:tr>
      <w:tr w:rsidR="00951D45" w:rsidRPr="00951D45" w14:paraId="3DC80AEF" w14:textId="77777777" w:rsidTr="000E427A">
        <w:trPr>
          <w:trHeight w:val="386"/>
        </w:trPr>
        <w:tc>
          <w:tcPr>
            <w:tcW w:w="571" w:type="dxa"/>
            <w:shd w:val="clear" w:color="auto" w:fill="FFFFFF"/>
            <w:vAlign w:val="center"/>
          </w:tcPr>
          <w:p w14:paraId="7939FEA5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3.</w:t>
            </w:r>
          </w:p>
        </w:tc>
        <w:tc>
          <w:tcPr>
            <w:tcW w:w="3677" w:type="dxa"/>
            <w:shd w:val="clear" w:color="auto" w:fill="FFFFFF"/>
            <w:vAlign w:val="center"/>
          </w:tcPr>
          <w:p w14:paraId="40EAF31B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Oferta financiară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107D33B2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 va prezenta propunerea de ofertă, semnată, scanată și expediată electronic. Conform formularului 4.2</w:t>
            </w:r>
          </w:p>
        </w:tc>
        <w:tc>
          <w:tcPr>
            <w:tcW w:w="1588" w:type="dxa"/>
            <w:shd w:val="clear" w:color="auto" w:fill="FFFFFF"/>
            <w:vAlign w:val="center"/>
          </w:tcPr>
          <w:p w14:paraId="2E34E1D2" w14:textId="77777777" w:rsidR="00951D45" w:rsidRPr="00951D45" w:rsidRDefault="00951D45" w:rsidP="00951D45">
            <w:pPr>
              <w:shd w:val="clear" w:color="auto" w:fill="FFFFFF"/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951D4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Obligatoriu</w:t>
            </w:r>
          </w:p>
        </w:tc>
      </w:tr>
    </w:tbl>
    <w:p w14:paraId="700B41A8" w14:textId="2268C3E4" w:rsidR="00951D45" w:rsidRPr="00951D45" w:rsidRDefault="00951D45" w:rsidP="00951D45">
      <w:pPr>
        <w:shd w:val="clear" w:color="auto" w:fill="FFFFFF"/>
        <w:tabs>
          <w:tab w:val="right" w:pos="426"/>
        </w:tabs>
        <w:spacing w:before="120" w:after="120" w:line="240" w:lineRule="auto"/>
        <w:ind w:left="426"/>
        <w:jc w:val="both"/>
        <w:rPr>
          <w:rFonts w:ascii="Times New Roman" w:hAnsi="Times New Roman"/>
          <w:sz w:val="24"/>
          <w:szCs w:val="24"/>
          <w:u w:val="single"/>
          <w:lang w:val="ro-RO"/>
        </w:rPr>
      </w:pPr>
      <w:r w:rsidRPr="00951D45">
        <w:rPr>
          <w:rFonts w:ascii="Times New Roman" w:hAnsi="Times New Roman"/>
          <w:sz w:val="24"/>
          <w:szCs w:val="24"/>
          <w:u w:val="single"/>
          <w:lang w:val="ro-RO"/>
        </w:rPr>
        <w:t xml:space="preserve"> </w:t>
      </w:r>
    </w:p>
    <w:p w14:paraId="28A2ACCB" w14:textId="77777777" w:rsidR="00951D45" w:rsidRPr="00DC1E55" w:rsidRDefault="00951D45" w:rsidP="00951D45">
      <w:pPr>
        <w:numPr>
          <w:ilvl w:val="0"/>
          <w:numId w:val="12"/>
        </w:numPr>
        <w:shd w:val="clear" w:color="auto" w:fill="FFFFFF"/>
        <w:tabs>
          <w:tab w:val="right" w:pos="426"/>
        </w:tabs>
        <w:spacing w:before="120"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u w:val="single"/>
          <w:lang w:val="ro-RO"/>
        </w:rPr>
      </w:pPr>
      <w:r w:rsidRPr="00DC1E55">
        <w:rPr>
          <w:rFonts w:ascii="Times New Roman" w:hAnsi="Times New Roman"/>
          <w:sz w:val="24"/>
          <w:szCs w:val="24"/>
          <w:u w:val="single"/>
          <w:lang w:val="ro-RO"/>
        </w:rPr>
        <w:lastRenderedPageBreak/>
        <w:t>Criteriul de evaluare aplicat pentru adjudecarea contractului va fi aplicat în baza criteriilor de calitate a ofertei tehnice și a ofertei financiare.</w:t>
      </w:r>
    </w:p>
    <w:p w14:paraId="03CBAFAF" w14:textId="77777777" w:rsidR="00951D45" w:rsidRPr="00DC1E55" w:rsidRDefault="00951D45" w:rsidP="00951D45">
      <w:pPr>
        <w:shd w:val="clear" w:color="auto" w:fill="FFFFFF"/>
        <w:tabs>
          <w:tab w:val="right" w:pos="426"/>
        </w:tabs>
        <w:spacing w:before="120"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DC1E55">
        <w:rPr>
          <w:rFonts w:ascii="Times New Roman" w:hAnsi="Times New Roman"/>
          <w:bCs/>
          <w:sz w:val="24"/>
          <w:szCs w:val="24"/>
          <w:lang w:val="ro-RO"/>
        </w:rPr>
        <w:t>Ponderea ofertei tehnice și a ofertei financiare în rezultatul final va fi următoarea:</w:t>
      </w:r>
    </w:p>
    <w:p w14:paraId="381F7393" w14:textId="298D0AEC" w:rsidR="00951D45" w:rsidRPr="00DC1E55" w:rsidRDefault="00951D45" w:rsidP="00951D45">
      <w:pPr>
        <w:shd w:val="clear" w:color="auto" w:fill="FFFFFF"/>
        <w:tabs>
          <w:tab w:val="right" w:pos="426"/>
        </w:tabs>
        <w:spacing w:before="120"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DC1E55">
        <w:rPr>
          <w:rFonts w:ascii="Times New Roman" w:hAnsi="Times New Roman"/>
          <w:bCs/>
          <w:sz w:val="24"/>
          <w:szCs w:val="24"/>
          <w:lang w:val="ro-RO"/>
        </w:rPr>
        <w:t>Oferta tehnică – 0,</w:t>
      </w:r>
      <w:r w:rsidR="00313186">
        <w:rPr>
          <w:rFonts w:ascii="Times New Roman" w:hAnsi="Times New Roman"/>
          <w:bCs/>
          <w:sz w:val="24"/>
          <w:szCs w:val="24"/>
          <w:lang w:val="ro-RO"/>
        </w:rPr>
        <w:t>7</w:t>
      </w:r>
      <w:r w:rsidRPr="00DC1E55">
        <w:rPr>
          <w:rFonts w:ascii="Times New Roman" w:hAnsi="Times New Roman"/>
          <w:bCs/>
          <w:sz w:val="24"/>
          <w:szCs w:val="24"/>
          <w:lang w:val="ro-RO"/>
        </w:rPr>
        <w:t xml:space="preserve"> și</w:t>
      </w:r>
    </w:p>
    <w:p w14:paraId="29A1A9EE" w14:textId="59267720" w:rsidR="00951D45" w:rsidRPr="00DC1E55" w:rsidRDefault="00951D45" w:rsidP="00951D45">
      <w:pPr>
        <w:shd w:val="clear" w:color="auto" w:fill="FFFFFF"/>
        <w:tabs>
          <w:tab w:val="right" w:pos="426"/>
        </w:tabs>
        <w:spacing w:before="120"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DC1E55">
        <w:rPr>
          <w:rFonts w:ascii="Times New Roman" w:hAnsi="Times New Roman"/>
          <w:bCs/>
          <w:sz w:val="24"/>
          <w:szCs w:val="24"/>
          <w:lang w:val="ro-RO"/>
        </w:rPr>
        <w:t>Oferta financiară – 0,</w:t>
      </w:r>
      <w:r w:rsidR="00313186">
        <w:rPr>
          <w:rFonts w:ascii="Times New Roman" w:hAnsi="Times New Roman"/>
          <w:bCs/>
          <w:sz w:val="24"/>
          <w:szCs w:val="24"/>
          <w:lang w:val="ro-RO"/>
        </w:rPr>
        <w:t>3</w:t>
      </w:r>
      <w:r w:rsidRPr="00DC1E55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254BA2D7" w14:textId="3CB0C934" w:rsidR="0088580B" w:rsidRPr="00951D45" w:rsidRDefault="0088580B" w:rsidP="0088580B">
      <w:pPr>
        <w:numPr>
          <w:ilvl w:val="0"/>
          <w:numId w:val="12"/>
        </w:numPr>
        <w:shd w:val="clear" w:color="auto" w:fill="FFFFFF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/>
          <w:bCs/>
          <w:sz w:val="24"/>
          <w:szCs w:val="24"/>
          <w:u w:val="single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u w:val="single"/>
          <w:lang w:val="ro-RO"/>
        </w:rPr>
        <w:t>Termenul limită de depunere:</w:t>
      </w:r>
    </w:p>
    <w:p w14:paraId="260FEBBD" w14:textId="57EBDA10" w:rsidR="0088580B" w:rsidRPr="00951D45" w:rsidRDefault="0088580B" w:rsidP="00C35A49">
      <w:pPr>
        <w:pStyle w:val="ListParagraph"/>
        <w:numPr>
          <w:ilvl w:val="0"/>
          <w:numId w:val="14"/>
        </w:numPr>
        <w:shd w:val="clear" w:color="auto" w:fill="FFFFFF"/>
        <w:tabs>
          <w:tab w:val="right" w:pos="426"/>
        </w:tabs>
        <w:spacing w:before="120" w:after="0" w:line="240" w:lineRule="auto"/>
        <w:ind w:left="0" w:firstLine="426"/>
        <w:contextualSpacing w:val="0"/>
        <w:rPr>
          <w:rFonts w:ascii="Times New Roman" w:hAnsi="Times New Roman"/>
          <w:bCs/>
          <w:sz w:val="24"/>
          <w:szCs w:val="24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lang w:val="ro-RO"/>
        </w:rPr>
        <w:t xml:space="preserve">până la: </w:t>
      </w:r>
      <w:r w:rsidR="001D5E07" w:rsidRPr="00951D45">
        <w:rPr>
          <w:rFonts w:ascii="Times New Roman" w:hAnsi="Times New Roman"/>
          <w:bCs/>
          <w:iCs/>
          <w:sz w:val="24"/>
          <w:szCs w:val="24"/>
          <w:lang w:val="ro-RO"/>
        </w:rPr>
        <w:t>16.00</w:t>
      </w:r>
      <w:r w:rsidR="001D5E07" w:rsidRPr="00951D45">
        <w:rPr>
          <w:rFonts w:ascii="Times New Roman" w:hAnsi="Times New Roman"/>
          <w:bCs/>
          <w:i/>
          <w:sz w:val="24"/>
          <w:szCs w:val="24"/>
          <w:lang w:val="ro-RO"/>
        </w:rPr>
        <w:t xml:space="preserve"> </w:t>
      </w:r>
      <w:r w:rsidR="00C35A49" w:rsidRPr="00951D45">
        <w:rPr>
          <w:rFonts w:ascii="Times New Roman" w:hAnsi="Times New Roman"/>
          <w:bCs/>
          <w:i/>
          <w:sz w:val="24"/>
          <w:szCs w:val="24"/>
          <w:lang w:val="ro-RO"/>
        </w:rPr>
        <w:t xml:space="preserve"> </w:t>
      </w:r>
      <w:r w:rsidRPr="00951D45">
        <w:rPr>
          <w:rFonts w:ascii="Times New Roman" w:hAnsi="Times New Roman"/>
          <w:bCs/>
          <w:sz w:val="24"/>
          <w:szCs w:val="24"/>
          <w:lang w:val="ro-RO"/>
        </w:rPr>
        <w:t xml:space="preserve">      -     pe: </w:t>
      </w:r>
      <w:r w:rsidR="0025088F">
        <w:rPr>
          <w:rFonts w:ascii="Times New Roman" w:hAnsi="Times New Roman"/>
          <w:bCs/>
          <w:iCs/>
          <w:sz w:val="24"/>
          <w:szCs w:val="24"/>
          <w:lang w:val="ro-RO"/>
        </w:rPr>
        <w:t>31</w:t>
      </w:r>
      <w:bookmarkStart w:id="0" w:name="_GoBack"/>
      <w:bookmarkEnd w:id="0"/>
      <w:r w:rsidR="001D5E07" w:rsidRPr="00951D45">
        <w:rPr>
          <w:rFonts w:ascii="Times New Roman" w:hAnsi="Times New Roman"/>
          <w:bCs/>
          <w:iCs/>
          <w:sz w:val="24"/>
          <w:szCs w:val="24"/>
          <w:lang w:val="ro-RO"/>
        </w:rPr>
        <w:t>.03.2021</w:t>
      </w:r>
      <w:r w:rsidRPr="00951D4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</w:p>
    <w:p w14:paraId="4BD36D74" w14:textId="77777777" w:rsidR="0088580B" w:rsidRPr="00951D45" w:rsidRDefault="0088580B" w:rsidP="0088580B">
      <w:pPr>
        <w:pStyle w:val="ListParagraph"/>
        <w:numPr>
          <w:ilvl w:val="0"/>
          <w:numId w:val="12"/>
        </w:numPr>
        <w:shd w:val="clear" w:color="auto" w:fill="FFFFFF"/>
        <w:tabs>
          <w:tab w:val="right" w:pos="426"/>
        </w:tabs>
        <w:spacing w:before="120" w:after="0" w:line="240" w:lineRule="auto"/>
        <w:ind w:left="0" w:firstLine="0"/>
        <w:contextualSpacing w:val="0"/>
        <w:rPr>
          <w:rFonts w:ascii="Times New Roman" w:hAnsi="Times New Roman"/>
          <w:bCs/>
          <w:sz w:val="24"/>
          <w:szCs w:val="24"/>
          <w:u w:val="single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u w:val="single"/>
          <w:lang w:val="ro-RO"/>
        </w:rPr>
        <w:t xml:space="preserve">Adresa la care trebuie transmise ofertele sau cererile de participare: </w:t>
      </w:r>
    </w:p>
    <w:p w14:paraId="7B5AA82A" w14:textId="4944F87D" w:rsidR="001D5E07" w:rsidRPr="00951D45" w:rsidRDefault="0088580B" w:rsidP="001D5E07">
      <w:pPr>
        <w:shd w:val="clear" w:color="auto" w:fill="FFFFFF"/>
        <w:tabs>
          <w:tab w:val="left" w:pos="426"/>
          <w:tab w:val="right" w:pos="9531"/>
        </w:tabs>
        <w:spacing w:before="120" w:after="0" w:line="240" w:lineRule="auto"/>
        <w:ind w:left="426"/>
        <w:rPr>
          <w:rFonts w:ascii="Times New Roman" w:hAnsi="Times New Roman"/>
          <w:bCs/>
          <w:sz w:val="24"/>
          <w:szCs w:val="24"/>
          <w:lang w:val="ro-RO"/>
        </w:rPr>
      </w:pPr>
      <w:r w:rsidRPr="00951D45">
        <w:rPr>
          <w:rFonts w:ascii="Times New Roman" w:hAnsi="Times New Roman"/>
          <w:bCs/>
          <w:i/>
          <w:sz w:val="24"/>
          <w:szCs w:val="24"/>
          <w:lang w:val="ro-RO"/>
        </w:rPr>
        <w:t>O</w:t>
      </w:r>
      <w:r w:rsidR="001D5E07" w:rsidRPr="00951D45">
        <w:rPr>
          <w:rFonts w:ascii="Times New Roman" w:hAnsi="Times New Roman"/>
          <w:bCs/>
          <w:i/>
          <w:sz w:val="24"/>
          <w:szCs w:val="24"/>
          <w:lang w:val="ro-RO"/>
        </w:rPr>
        <w:t>f</w:t>
      </w:r>
      <w:r w:rsidRPr="00951D45">
        <w:rPr>
          <w:rFonts w:ascii="Times New Roman" w:hAnsi="Times New Roman"/>
          <w:bCs/>
          <w:i/>
          <w:sz w:val="24"/>
          <w:szCs w:val="24"/>
          <w:lang w:val="ro-RO"/>
        </w:rPr>
        <w:t xml:space="preserve">ertele sau cererile de participare vor fi depuse electronic </w:t>
      </w:r>
      <w:r w:rsidR="001D5E07" w:rsidRPr="00951D45">
        <w:rPr>
          <w:rFonts w:ascii="Times New Roman" w:hAnsi="Times New Roman"/>
          <w:bCs/>
          <w:i/>
          <w:sz w:val="24"/>
          <w:szCs w:val="24"/>
          <w:lang w:val="ro-RO"/>
        </w:rPr>
        <w:t xml:space="preserve">la adresele de e-mail </w:t>
      </w:r>
      <w:r w:rsidR="001D5E07" w:rsidRPr="00951D45">
        <w:rPr>
          <w:rFonts w:ascii="Times New Roman" w:hAnsi="Times New Roman"/>
          <w:bCs/>
          <w:sz w:val="24"/>
          <w:szCs w:val="24"/>
          <w:lang w:val="ro-RO"/>
        </w:rPr>
        <w:t xml:space="preserve">: </w:t>
      </w:r>
      <w:r w:rsidR="001D5E07" w:rsidRPr="00951D45">
        <w:rPr>
          <w:rFonts w:ascii="Times New Roman" w:hAnsi="Times New Roman"/>
          <w:bCs/>
          <w:sz w:val="24"/>
          <w:szCs w:val="24"/>
          <w:shd w:val="clear" w:color="auto" w:fill="FFFFFF"/>
          <w:lang w:val="ro-RO"/>
        </w:rPr>
        <w:t xml:space="preserve"> </w:t>
      </w:r>
      <w:hyperlink r:id="rId9" w:history="1">
        <w:r w:rsidR="001D5E07" w:rsidRPr="00951D45">
          <w:rPr>
            <w:rStyle w:val="Hyperlink"/>
            <w:rFonts w:ascii="Times New Roman" w:hAnsi="Times New Roman"/>
            <w:bCs/>
            <w:sz w:val="24"/>
            <w:szCs w:val="24"/>
            <w:shd w:val="clear" w:color="auto" w:fill="FFFFFF"/>
            <w:lang w:val="ro-RO"/>
          </w:rPr>
          <w:t>dorin.andros@uipm.md</w:t>
        </w:r>
      </w:hyperlink>
      <w:r w:rsidR="001D5E07" w:rsidRPr="00951D45">
        <w:rPr>
          <w:rFonts w:ascii="Times New Roman" w:hAnsi="Times New Roman"/>
          <w:bCs/>
          <w:sz w:val="24"/>
          <w:szCs w:val="24"/>
          <w:shd w:val="clear" w:color="auto" w:fill="FFFFFF"/>
          <w:lang w:val="ro-RO"/>
        </w:rPr>
        <w:t xml:space="preserve">; </w:t>
      </w:r>
      <w:r w:rsidR="001D5E07" w:rsidRPr="00951D45">
        <w:rPr>
          <w:rFonts w:ascii="Times New Roman" w:hAnsi="Times New Roman"/>
          <w:bCs/>
          <w:sz w:val="24"/>
          <w:szCs w:val="24"/>
          <w:shd w:val="clear" w:color="auto" w:fill="FFFF00"/>
          <w:lang w:val="ro-RO"/>
        </w:rPr>
        <w:t xml:space="preserve"> </w:t>
      </w:r>
    </w:p>
    <w:p w14:paraId="6351FFC2" w14:textId="048A50A8" w:rsidR="006F4295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left" w:pos="426"/>
          <w:tab w:val="left" w:pos="709"/>
          <w:tab w:val="left" w:pos="3240"/>
        </w:tabs>
        <w:spacing w:before="120" w:after="120" w:line="240" w:lineRule="auto"/>
        <w:ind w:left="426" w:hanging="426"/>
        <w:rPr>
          <w:rFonts w:ascii="Times New Roman" w:hAnsi="Times New Roman"/>
          <w:bCs/>
          <w:i/>
          <w:sz w:val="24"/>
          <w:szCs w:val="24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u w:val="single"/>
          <w:lang w:val="ro-RO"/>
        </w:rPr>
        <w:t>Termenul de valabilitate a ofertelor</w:t>
      </w:r>
      <w:r w:rsidR="00313186">
        <w:rPr>
          <w:rFonts w:ascii="Times New Roman" w:hAnsi="Times New Roman"/>
          <w:bCs/>
          <w:sz w:val="24"/>
          <w:szCs w:val="24"/>
          <w:u w:val="single"/>
          <w:lang w:val="ro-RO"/>
        </w:rPr>
        <w:t>: 60 de zile.</w:t>
      </w:r>
    </w:p>
    <w:p w14:paraId="53774D05" w14:textId="187F3647" w:rsidR="0088580B" w:rsidRPr="00951D45" w:rsidRDefault="0088580B" w:rsidP="006F4295">
      <w:pPr>
        <w:shd w:val="clear" w:color="auto" w:fill="FFFFFF"/>
        <w:tabs>
          <w:tab w:val="left" w:pos="426"/>
          <w:tab w:val="left" w:pos="709"/>
          <w:tab w:val="left" w:pos="3240"/>
        </w:tabs>
        <w:spacing w:before="120" w:after="120" w:line="240" w:lineRule="auto"/>
        <w:ind w:left="426"/>
        <w:rPr>
          <w:rFonts w:ascii="Times New Roman" w:hAnsi="Times New Roman"/>
          <w:bCs/>
          <w:i/>
          <w:sz w:val="24"/>
          <w:szCs w:val="24"/>
          <w:lang w:val="ro-RO"/>
        </w:rPr>
      </w:pPr>
      <w:r w:rsidRPr="00951D45">
        <w:rPr>
          <w:rFonts w:ascii="Times New Roman" w:hAnsi="Times New Roman"/>
          <w:bCs/>
          <w:i/>
          <w:sz w:val="24"/>
          <w:szCs w:val="24"/>
          <w:lang w:val="ro-RO"/>
        </w:rPr>
        <w:t xml:space="preserve">Ofertele </w:t>
      </w:r>
      <w:proofErr w:type="spellStart"/>
      <w:r w:rsidRPr="00951D45">
        <w:rPr>
          <w:rFonts w:ascii="Times New Roman" w:hAnsi="Times New Roman"/>
          <w:bCs/>
          <w:i/>
          <w:sz w:val="24"/>
          <w:szCs w:val="24"/>
          <w:lang w:val="ro-RO"/>
        </w:rPr>
        <w:t>întîrziate</w:t>
      </w:r>
      <w:proofErr w:type="spellEnd"/>
      <w:r w:rsidRPr="00951D45">
        <w:rPr>
          <w:rFonts w:ascii="Times New Roman" w:hAnsi="Times New Roman"/>
          <w:bCs/>
          <w:i/>
          <w:sz w:val="24"/>
          <w:szCs w:val="24"/>
          <w:lang w:val="ro-RO"/>
        </w:rPr>
        <w:t xml:space="preserve"> vor fi respinse. </w:t>
      </w:r>
    </w:p>
    <w:p w14:paraId="5002082B" w14:textId="77777777" w:rsidR="00C35A49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426"/>
        </w:tabs>
        <w:spacing w:before="120" w:after="0" w:line="240" w:lineRule="auto"/>
        <w:ind w:left="450" w:hanging="450"/>
        <w:jc w:val="both"/>
        <w:rPr>
          <w:rFonts w:ascii="Times New Roman" w:hAnsi="Times New Roman"/>
          <w:bCs/>
          <w:sz w:val="24"/>
          <w:szCs w:val="24"/>
          <w:u w:val="single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u w:val="single"/>
          <w:lang w:val="ro-RO"/>
        </w:rPr>
        <w:t xml:space="preserve">Limba sau limbile în care trebuie redactate ofertele sau cererile de participare: </w:t>
      </w:r>
    </w:p>
    <w:p w14:paraId="600BF4E2" w14:textId="6058F6D4" w:rsidR="0088580B" w:rsidRPr="00951D45" w:rsidRDefault="0088580B" w:rsidP="00C35A49">
      <w:pPr>
        <w:shd w:val="clear" w:color="auto" w:fill="FFFFFF"/>
        <w:tabs>
          <w:tab w:val="right" w:pos="426"/>
        </w:tabs>
        <w:spacing w:before="120" w:after="0" w:line="240" w:lineRule="auto"/>
        <w:ind w:left="45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shd w:val="clear" w:color="auto" w:fill="FFFFFF"/>
          <w:lang w:val="ro-RO"/>
        </w:rPr>
        <w:t>Limba română</w:t>
      </w:r>
      <w:r w:rsidRPr="00951D4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</w:p>
    <w:p w14:paraId="4B4CA5BA" w14:textId="77777777" w:rsidR="0088580B" w:rsidRPr="00951D45" w:rsidRDefault="0088580B" w:rsidP="00C35A49">
      <w:pPr>
        <w:numPr>
          <w:ilvl w:val="0"/>
          <w:numId w:val="12"/>
        </w:numPr>
        <w:shd w:val="clear" w:color="auto" w:fill="FFFFFF"/>
        <w:tabs>
          <w:tab w:val="right" w:pos="426"/>
        </w:tabs>
        <w:spacing w:before="120" w:after="120" w:line="240" w:lineRule="auto"/>
        <w:ind w:left="0" w:firstLine="0"/>
        <w:rPr>
          <w:rFonts w:ascii="Times New Roman" w:hAnsi="Times New Roman"/>
          <w:bCs/>
          <w:sz w:val="24"/>
          <w:szCs w:val="24"/>
          <w:u w:val="single"/>
          <w:lang w:val="ro-RO"/>
        </w:rPr>
      </w:pPr>
      <w:r w:rsidRPr="00951D45">
        <w:rPr>
          <w:rFonts w:ascii="Times New Roman" w:hAnsi="Times New Roman"/>
          <w:bCs/>
          <w:sz w:val="24"/>
          <w:szCs w:val="24"/>
          <w:u w:val="single"/>
          <w:lang w:val="ro-RO"/>
        </w:rPr>
        <w:t>În cadrul procedurii de achiziție publică se va utiliza/accepta:</w:t>
      </w:r>
    </w:p>
    <w:tbl>
      <w:tblPr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305"/>
        <w:gridCol w:w="3785"/>
      </w:tblGrid>
      <w:tr w:rsidR="0088580B" w:rsidRPr="00951D45" w14:paraId="1D395F68" w14:textId="77777777" w:rsidTr="00017087">
        <w:tc>
          <w:tcPr>
            <w:tcW w:w="5305" w:type="dxa"/>
            <w:shd w:val="clear" w:color="auto" w:fill="FFFFFF"/>
          </w:tcPr>
          <w:p w14:paraId="567EC0F6" w14:textId="77777777" w:rsidR="0088580B" w:rsidRPr="00951D45" w:rsidRDefault="0088580B" w:rsidP="00C35A49">
            <w:pPr>
              <w:shd w:val="clear" w:color="auto" w:fill="FFFFFF"/>
              <w:tabs>
                <w:tab w:val="right" w:pos="426"/>
              </w:tabs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Denumirea instrumentului electronic</w:t>
            </w:r>
          </w:p>
        </w:tc>
        <w:tc>
          <w:tcPr>
            <w:tcW w:w="3785" w:type="dxa"/>
            <w:shd w:val="clear" w:color="auto" w:fill="FFFFFF"/>
          </w:tcPr>
          <w:p w14:paraId="57BD88E3" w14:textId="77777777" w:rsidR="0088580B" w:rsidRPr="00951D45" w:rsidRDefault="0088580B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Se va utiliza/accepta sau nu</w:t>
            </w:r>
          </w:p>
        </w:tc>
      </w:tr>
      <w:tr w:rsidR="0088580B" w:rsidRPr="00951D45" w14:paraId="125F7F0E" w14:textId="77777777" w:rsidTr="00017087">
        <w:tc>
          <w:tcPr>
            <w:tcW w:w="5305" w:type="dxa"/>
            <w:shd w:val="clear" w:color="auto" w:fill="FFFFFF"/>
          </w:tcPr>
          <w:p w14:paraId="3D0DE4AF" w14:textId="77777777" w:rsidR="0088580B" w:rsidRPr="00951D45" w:rsidRDefault="0088580B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>depunerea electronică a ofertelor sau a cererilor de participare</w:t>
            </w:r>
          </w:p>
        </w:tc>
        <w:tc>
          <w:tcPr>
            <w:tcW w:w="3785" w:type="dxa"/>
            <w:shd w:val="clear" w:color="auto" w:fill="FFFFFF"/>
          </w:tcPr>
          <w:p w14:paraId="590AE77D" w14:textId="5C6957E4" w:rsidR="0088580B" w:rsidRPr="00951D45" w:rsidRDefault="006F4295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>D</w:t>
            </w:r>
            <w:r w:rsidR="00C35A49" w:rsidRPr="00951D45">
              <w:rPr>
                <w:rFonts w:ascii="Times New Roman" w:hAnsi="Times New Roman"/>
                <w:sz w:val="24"/>
                <w:szCs w:val="24"/>
                <w:lang w:val="ro-RO"/>
              </w:rPr>
              <w:t>a</w:t>
            </w:r>
          </w:p>
        </w:tc>
      </w:tr>
      <w:tr w:rsidR="0088580B" w:rsidRPr="00951D45" w14:paraId="4E37B9AE" w14:textId="77777777" w:rsidTr="00017087">
        <w:tc>
          <w:tcPr>
            <w:tcW w:w="5305" w:type="dxa"/>
            <w:shd w:val="clear" w:color="auto" w:fill="FFFFFF"/>
          </w:tcPr>
          <w:p w14:paraId="7499EAFD" w14:textId="77777777" w:rsidR="0088580B" w:rsidRPr="00951D45" w:rsidRDefault="0088580B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>sistemul de comenzi electronice</w:t>
            </w:r>
          </w:p>
        </w:tc>
        <w:tc>
          <w:tcPr>
            <w:tcW w:w="3785" w:type="dxa"/>
            <w:shd w:val="clear" w:color="auto" w:fill="FFFFFF"/>
          </w:tcPr>
          <w:p w14:paraId="4FD8E0DF" w14:textId="560D41CE" w:rsidR="0088580B" w:rsidRPr="00951D45" w:rsidRDefault="0088580B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Nu </w:t>
            </w:r>
          </w:p>
        </w:tc>
      </w:tr>
      <w:tr w:rsidR="0088580B" w:rsidRPr="00951D45" w14:paraId="029ADC3B" w14:textId="77777777" w:rsidTr="00017087">
        <w:tc>
          <w:tcPr>
            <w:tcW w:w="5305" w:type="dxa"/>
            <w:shd w:val="clear" w:color="auto" w:fill="FFFFFF"/>
          </w:tcPr>
          <w:p w14:paraId="4ADB2CEA" w14:textId="77777777" w:rsidR="0088580B" w:rsidRPr="00951D45" w:rsidRDefault="0088580B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>facturarea electronică</w:t>
            </w:r>
          </w:p>
        </w:tc>
        <w:tc>
          <w:tcPr>
            <w:tcW w:w="3785" w:type="dxa"/>
            <w:shd w:val="clear" w:color="auto" w:fill="FFFFFF"/>
          </w:tcPr>
          <w:p w14:paraId="5556EBA4" w14:textId="6D6CF5B6" w:rsidR="0088580B" w:rsidRPr="00951D45" w:rsidRDefault="00C35A49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>Nu</w:t>
            </w:r>
          </w:p>
        </w:tc>
      </w:tr>
      <w:tr w:rsidR="0088580B" w:rsidRPr="00951D45" w14:paraId="0AFE0379" w14:textId="77777777" w:rsidTr="00017087">
        <w:tc>
          <w:tcPr>
            <w:tcW w:w="5305" w:type="dxa"/>
            <w:shd w:val="clear" w:color="auto" w:fill="FFFFFF"/>
          </w:tcPr>
          <w:p w14:paraId="09FF7B42" w14:textId="77777777" w:rsidR="0088580B" w:rsidRPr="00951D45" w:rsidRDefault="0088580B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>plățile electronice</w:t>
            </w:r>
          </w:p>
        </w:tc>
        <w:tc>
          <w:tcPr>
            <w:tcW w:w="3785" w:type="dxa"/>
            <w:shd w:val="clear" w:color="auto" w:fill="FFFFFF"/>
          </w:tcPr>
          <w:p w14:paraId="292852D2" w14:textId="4EBDA7AA" w:rsidR="0088580B" w:rsidRPr="00951D45" w:rsidRDefault="00C35A49" w:rsidP="00C35A49">
            <w:pPr>
              <w:shd w:val="clear" w:color="auto" w:fill="FFFFFF"/>
              <w:tabs>
                <w:tab w:val="righ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RO"/>
              </w:rPr>
              <w:t>Nu</w:t>
            </w:r>
          </w:p>
        </w:tc>
      </w:tr>
    </w:tbl>
    <w:p w14:paraId="23C7DD16" w14:textId="77777777" w:rsidR="00C35A49" w:rsidRPr="00951D45" w:rsidRDefault="00C35A49" w:rsidP="0088580B">
      <w:pPr>
        <w:shd w:val="clear" w:color="auto" w:fill="FFFFFF"/>
        <w:spacing w:before="120" w:after="120"/>
        <w:rPr>
          <w:rFonts w:ascii="Times New Roman" w:hAnsi="Times New Roman"/>
          <w:b/>
          <w:sz w:val="24"/>
          <w:szCs w:val="24"/>
          <w:lang w:val="ro-RO"/>
        </w:rPr>
      </w:pPr>
    </w:p>
    <w:p w14:paraId="5B87369D" w14:textId="77777777" w:rsidR="00C35A49" w:rsidRPr="00951D45" w:rsidRDefault="00C35A49" w:rsidP="0088580B">
      <w:pPr>
        <w:shd w:val="clear" w:color="auto" w:fill="FFFFFF"/>
        <w:spacing w:before="120" w:after="120"/>
        <w:rPr>
          <w:rFonts w:ascii="Times New Roman" w:hAnsi="Times New Roman"/>
          <w:b/>
          <w:sz w:val="24"/>
          <w:szCs w:val="24"/>
          <w:lang w:val="ro-RO"/>
        </w:rPr>
      </w:pPr>
    </w:p>
    <w:p w14:paraId="3E6A3CBA" w14:textId="122548C0" w:rsidR="008D5982" w:rsidRDefault="008D5982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3B64AC9E" w14:textId="203EEC16" w:rsidR="002454F0" w:rsidRDefault="002454F0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28F3D4CC" w14:textId="2D37508E" w:rsidR="002454F0" w:rsidRDefault="002454F0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3E1A2523" w14:textId="0C0F897C" w:rsidR="002454F0" w:rsidRDefault="002454F0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4B19FE63" w14:textId="77777777" w:rsidR="002454F0" w:rsidRPr="00951D45" w:rsidRDefault="002454F0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793EF9BD" w14:textId="7FFFCA55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130216B1" w14:textId="522D48DC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2E51017B" w14:textId="74B29230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019F38B9" w14:textId="544FB94B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118452E8" w14:textId="1C6D595D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2A09F86A" w14:textId="5B8BB3C0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197BC443" w14:textId="3C250D51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747CA122" w14:textId="6C3E84D8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357B3719" w14:textId="52FD91D2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64D01A07" w14:textId="1E83583C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2FDCB989" w14:textId="41C6780A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75F7E51B" w14:textId="421D35F8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75AC39FE" w14:textId="6B39A960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1E23BB7E" w14:textId="5BDC8EBD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375CCAD1" w14:textId="7DDD8BD0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3749AD3D" w14:textId="2087CE9C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150DFB29" w14:textId="77777777" w:rsidR="006F4295" w:rsidRPr="00951D45" w:rsidRDefault="006F4295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38355D44" w14:textId="7247C800" w:rsidR="008D5982" w:rsidRPr="00951D45" w:rsidRDefault="008D5982" w:rsidP="00A74C6C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ro-RO"/>
        </w:rPr>
      </w:pPr>
    </w:p>
    <w:p w14:paraId="1281B618" w14:textId="3BA091FE" w:rsidR="008D5982" w:rsidRPr="00951D45" w:rsidRDefault="008D5982" w:rsidP="008D5982">
      <w:pPr>
        <w:spacing w:after="0" w:line="240" w:lineRule="auto"/>
        <w:ind w:left="851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 w:rsidRPr="00951D45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lastRenderedPageBreak/>
        <w:t>Anexa 1</w:t>
      </w:r>
    </w:p>
    <w:p w14:paraId="1A0D952B" w14:textId="16204893" w:rsidR="008D5982" w:rsidRPr="00951D45" w:rsidRDefault="008D5982" w:rsidP="008D5982">
      <w:pPr>
        <w:spacing w:after="0" w:line="240" w:lineRule="auto"/>
        <w:ind w:left="851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</w:p>
    <w:p w14:paraId="6F8CDA7C" w14:textId="16FF583C" w:rsidR="008D5982" w:rsidRPr="00951D45" w:rsidRDefault="00313186" w:rsidP="008D5982">
      <w:pPr>
        <w:spacing w:after="240" w:line="240" w:lineRule="auto"/>
        <w:ind w:left="851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Caiet de sarcini</w:t>
      </w:r>
    </w:p>
    <w:tbl>
      <w:tblPr>
        <w:tblW w:w="9915" w:type="dxa"/>
        <w:tblInd w:w="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5"/>
      </w:tblGrid>
      <w:tr w:rsidR="00313186" w:rsidRPr="00951D45" w14:paraId="40F62899" w14:textId="77777777" w:rsidTr="000D27CB">
        <w:tc>
          <w:tcPr>
            <w:tcW w:w="9915" w:type="dxa"/>
            <w:tcMar>
              <w:left w:w="0" w:type="dxa"/>
              <w:right w:w="0" w:type="dxa"/>
            </w:tcMar>
          </w:tcPr>
          <w:p w14:paraId="5A33F555" w14:textId="77777777" w:rsidR="00313186" w:rsidRPr="00951D45" w:rsidRDefault="00313186" w:rsidP="00017087">
            <w:pPr>
              <w:pStyle w:val="1Einrckung"/>
              <w:spacing w:after="120"/>
              <w:ind w:left="0" w:right="-1" w:firstLine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951D45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Denumirea proiectului</w:t>
            </w:r>
          </w:p>
          <w:p w14:paraId="707F69CB" w14:textId="77777777" w:rsidR="00337032" w:rsidRDefault="00337032" w:rsidP="00337032">
            <w:pPr>
              <w:shd w:val="clear" w:color="auto" w:fill="FFFFFF"/>
              <w:spacing w:after="120" w:line="276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Proiectul „Îmbunătățirea cadrului instituțional și legal pentru managementul fluxului specific de deșeuri în Republica Moldova” </w:t>
            </w:r>
          </w:p>
          <w:p w14:paraId="5591444D" w14:textId="11C68FD8" w:rsidR="00313186" w:rsidRPr="00337032" w:rsidRDefault="00337032" w:rsidP="00337032">
            <w:pPr>
              <w:shd w:val="clear" w:color="auto" w:fill="FFFFFF"/>
              <w:spacing w:after="120" w:line="276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Proiectul este finanțat de Ministerul German pentru Cooperare Economică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Dezvoltare (BMZ) și implementată în cadrul proiectului „Modernizarea Serviciilor Publice Locale în Republica Moldova”</w:t>
            </w:r>
          </w:p>
        </w:tc>
      </w:tr>
      <w:tr w:rsidR="00273459" w:rsidRPr="00951D45" w14:paraId="5B8EE22A" w14:textId="77777777" w:rsidTr="00273459">
        <w:tc>
          <w:tcPr>
            <w:tcW w:w="9915" w:type="dxa"/>
            <w:tcMar>
              <w:left w:w="0" w:type="dxa"/>
              <w:right w:w="0" w:type="dxa"/>
            </w:tcMar>
          </w:tcPr>
          <w:p w14:paraId="5B5B8A68" w14:textId="77777777" w:rsidR="00273459" w:rsidRPr="00951D45" w:rsidRDefault="00273459" w:rsidP="00017087">
            <w:pPr>
              <w:pStyle w:val="1Einrckung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951D45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Denumirea serviciilor de consultanță</w:t>
            </w:r>
          </w:p>
          <w:p w14:paraId="20CC6016" w14:textId="2D0103F3" w:rsidR="00273459" w:rsidRPr="00951D45" w:rsidRDefault="00273459" w:rsidP="00017087">
            <w:pPr>
              <w:pStyle w:val="1Einrckung"/>
              <w:spacing w:after="120"/>
              <w:ind w:left="0" w:right="-1" w:firstLine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951D45">
              <w:rPr>
                <w:rFonts w:ascii="Times New Roman" w:hAnsi="Times New Roman"/>
                <w:sz w:val="24"/>
                <w:szCs w:val="24"/>
                <w:lang w:val="ro-MD"/>
              </w:rPr>
              <w:t>Expert na</w:t>
            </w:r>
            <w:r w:rsidR="00072EA8" w:rsidRPr="00951D45">
              <w:rPr>
                <w:rFonts w:ascii="Times New Roman" w:hAnsi="Times New Roman"/>
                <w:sz w:val="24"/>
                <w:szCs w:val="24"/>
                <w:lang w:val="ro-MD"/>
              </w:rPr>
              <w:t>ț</w:t>
            </w:r>
            <w:r w:rsidRPr="00951D45">
              <w:rPr>
                <w:rFonts w:ascii="Times New Roman" w:hAnsi="Times New Roman"/>
                <w:sz w:val="24"/>
                <w:szCs w:val="24"/>
                <w:lang w:val="ro-MD"/>
              </w:rPr>
              <w:t>ional (termen scurt) – expert în domeniul mediului, legal</w:t>
            </w:r>
          </w:p>
        </w:tc>
      </w:tr>
    </w:tbl>
    <w:p w14:paraId="13874B9D" w14:textId="017A012D" w:rsidR="00F22EEC" w:rsidRPr="00951D45" w:rsidRDefault="00F22EEC" w:rsidP="00951D45">
      <w:pPr>
        <w:pStyle w:val="TOC1"/>
        <w:rPr>
          <w:b/>
          <w:bCs/>
        </w:rPr>
      </w:pPr>
      <w:r w:rsidRPr="00951D45">
        <w:rPr>
          <w:b/>
          <w:bCs/>
        </w:rPr>
        <w:t>1</w:t>
      </w:r>
      <w:r w:rsidR="0080543A" w:rsidRPr="00951D45">
        <w:rPr>
          <w:b/>
          <w:bCs/>
        </w:rPr>
        <w:t>.</w:t>
      </w:r>
      <w:r w:rsidRPr="00951D45">
        <w:rPr>
          <w:b/>
          <w:bCs/>
        </w:rPr>
        <w:tab/>
      </w:r>
      <w:r w:rsidR="00273459" w:rsidRPr="00951D45">
        <w:rPr>
          <w:b/>
          <w:bCs/>
        </w:rPr>
        <w:t>Scurtă descriere a proiectului</w:t>
      </w:r>
    </w:p>
    <w:p w14:paraId="5AAA4D52" w14:textId="77777777" w:rsidR="00F22EEC" w:rsidRPr="00951D45" w:rsidRDefault="00F22EEC" w:rsidP="00F22EEC">
      <w:pPr>
        <w:spacing w:after="120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 xml:space="preserve">Gestionarea deșeurilor în Republica Moldova se referă la toate operațiunile implementate pentru gestionarea adecvată a fluxurilor de deșeuri, inclusiv pentru fluxurile de deșeuri specifice. Republica Moldova are o experiență modestă în implementarea nu numai a cadrului legal de bază, ci și a elaborării legislației secundare pentru îmbunătățirea reglementărilor specifice. </w:t>
      </w:r>
    </w:p>
    <w:p w14:paraId="526539ED" w14:textId="6777CE4F" w:rsidR="00F22EEC" w:rsidRPr="00951D45" w:rsidRDefault="00F22EEC" w:rsidP="00F22EEC">
      <w:pPr>
        <w:spacing w:after="120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 xml:space="preserve">În context, Republica Moldova a semnat Acordul de asociere cu Uniunea Europeană și Comunitatea Europeană a Energiei Atomice și statele membre ale acestora (ratificat prin Legea 112 /02.07.2014). Capitolul 16 - „Mediul înconjurător”, subcapitolul „Deșeuri și Managementul resurselor” prevede necesitatea ajustării prevederilor legale la Directiva 2008/98 / CE a Parlamentului European și al Consiliului din 19 noiembrie 2008 privind deșeurile, prin aplicarea articolului 14 „Stabilirea unui mecanism de recuperare completă a costurilor în conformitate cu </w:t>
      </w:r>
      <w:r w:rsidR="00734C88" w:rsidRPr="00951D45">
        <w:rPr>
          <w:rFonts w:ascii="Times New Roman" w:hAnsi="Times New Roman"/>
          <w:sz w:val="24"/>
          <w:szCs w:val="24"/>
          <w:lang w:val="ro-MD"/>
        </w:rPr>
        <w:t xml:space="preserve">principiul </w:t>
      </w:r>
      <w:r w:rsidRPr="00951D45">
        <w:rPr>
          <w:rFonts w:ascii="Times New Roman" w:hAnsi="Times New Roman"/>
          <w:sz w:val="24"/>
          <w:szCs w:val="24"/>
          <w:lang w:val="ro-MD"/>
        </w:rPr>
        <w:t>poluatorul plătește</w:t>
      </w:r>
      <w:r w:rsidR="00734C88" w:rsidRPr="00951D45">
        <w:rPr>
          <w:rFonts w:ascii="Times New Roman" w:hAnsi="Times New Roman"/>
          <w:sz w:val="24"/>
          <w:szCs w:val="24"/>
          <w:lang w:val="ro-MD"/>
        </w:rPr>
        <w:t xml:space="preserve"> și 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principiul răspunderii extinse a producătorului". </w:t>
      </w:r>
    </w:p>
    <w:p w14:paraId="106C0B99" w14:textId="445B3DD7" w:rsidR="00F22EEC" w:rsidRPr="00951D45" w:rsidRDefault="00F22EEC" w:rsidP="00F22EEC">
      <w:pPr>
        <w:spacing w:after="120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 xml:space="preserve">De asemenea, </w:t>
      </w:r>
      <w:r w:rsidR="00734C88" w:rsidRPr="00951D45">
        <w:rPr>
          <w:rFonts w:ascii="Times New Roman" w:hAnsi="Times New Roman"/>
          <w:sz w:val="24"/>
          <w:szCs w:val="24"/>
          <w:lang w:val="ro-MD"/>
        </w:rPr>
        <w:t xml:space="preserve">a fost aprobată </w:t>
      </w:r>
      <w:r w:rsidRPr="00951D45">
        <w:rPr>
          <w:rFonts w:ascii="Times New Roman" w:hAnsi="Times New Roman"/>
          <w:sz w:val="24"/>
          <w:szCs w:val="24"/>
          <w:lang w:val="ro-MD"/>
        </w:rPr>
        <w:t>Legea nr. 209 din 29 iulie 2016 privind deșeurile, care transpune dispozițiile Directivei 2008/98 / CE a Parlamentului European și a Consiliului din 19 noiembrie 2008</w:t>
      </w:r>
      <w:r w:rsidR="00734C88" w:rsidRPr="00951D45">
        <w:rPr>
          <w:rFonts w:ascii="Times New Roman" w:hAnsi="Times New Roman"/>
          <w:sz w:val="24"/>
          <w:szCs w:val="24"/>
          <w:lang w:val="ro-MD"/>
        </w:rPr>
        <w:t xml:space="preserve"> și care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 conține </w:t>
      </w:r>
      <w:r w:rsidR="00734C88" w:rsidRPr="00951D45">
        <w:rPr>
          <w:rFonts w:ascii="Times New Roman" w:hAnsi="Times New Roman"/>
          <w:sz w:val="24"/>
          <w:szCs w:val="24"/>
          <w:lang w:val="ro-MD"/>
        </w:rPr>
        <w:t xml:space="preserve">următoarele </w:t>
      </w:r>
      <w:r w:rsidRPr="00951D45">
        <w:rPr>
          <w:rFonts w:ascii="Times New Roman" w:hAnsi="Times New Roman"/>
          <w:sz w:val="24"/>
          <w:szCs w:val="24"/>
          <w:lang w:val="ro-MD"/>
        </w:rPr>
        <w:t>prevederi legate de gestionarea fluxurilor specifice de deșeuri:</w:t>
      </w:r>
    </w:p>
    <w:p w14:paraId="1C059F89" w14:textId="77777777" w:rsidR="00F22EEC" w:rsidRPr="00951D45" w:rsidRDefault="00F22EEC" w:rsidP="00F22EEC">
      <w:pPr>
        <w:spacing w:after="120"/>
        <w:ind w:left="142" w:hanging="142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>- Art. 12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 - Responsabilitatea extinsă a producătorului - articolul prevede consolidarea eforturilor pentru reutilizarea și prevenirea, reciclarea și alte tipuri de valorificare a deșeurilor, persoanele fizice sau juridice (producătorul sau importatorul proiectului) care, la nivel profesional, proiectează, produc, prelucrează, tratează, </w:t>
      </w:r>
      <w:proofErr w:type="spellStart"/>
      <w:r w:rsidRPr="00951D45">
        <w:rPr>
          <w:rFonts w:ascii="Times New Roman" w:hAnsi="Times New Roman"/>
          <w:sz w:val="24"/>
          <w:szCs w:val="24"/>
          <w:lang w:val="ro-MD"/>
        </w:rPr>
        <w:t>vînd</w:t>
      </w:r>
      <w:proofErr w:type="spellEnd"/>
      <w:r w:rsidRPr="00951D45">
        <w:rPr>
          <w:rFonts w:ascii="Times New Roman" w:hAnsi="Times New Roman"/>
          <w:sz w:val="24"/>
          <w:szCs w:val="24"/>
          <w:lang w:val="ro-MD"/>
        </w:rPr>
        <w:t xml:space="preserve"> și/sau importă produsele menționate la alin. 14 a articolului, sunt supuse regimului de responsabilitate extinsă a producătorului.</w:t>
      </w:r>
    </w:p>
    <w:p w14:paraId="1EC61207" w14:textId="7B60485A" w:rsidR="00F22EEC" w:rsidRPr="00951D45" w:rsidRDefault="00F22EEC" w:rsidP="00F22EEC">
      <w:pPr>
        <w:spacing w:after="120"/>
        <w:ind w:left="142" w:hanging="142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 xml:space="preserve">- Art. 51 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Vehiculele scoase din uz – acest articol se aplică </w:t>
      </w:r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vehiculelor scoase din uz, inclusiv componentelor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şi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materialelor acestora, indiferent de modul în care vehiculul a fost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întreţinut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sau reparat pe durata utilizării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şi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indiferent dacă este echipat cu componentele furnizate de producător sau cu alte componente a căror asamblare ca piese de rezervă sau de schimb este în conformitate cu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legislaţia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şi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cu actele normative aprobate de Guvern.</w:t>
      </w:r>
    </w:p>
    <w:p w14:paraId="2FAE666B" w14:textId="77777777" w:rsidR="00F22EEC" w:rsidRPr="00951D45" w:rsidRDefault="00F22EEC" w:rsidP="00F22EEC">
      <w:pPr>
        <w:spacing w:after="120"/>
        <w:ind w:left="142" w:hanging="142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</w:pP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>-</w:t>
      </w: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ab/>
        <w:t>Art. 54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 - Uleiuri uzate - </w:t>
      </w:r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prevederile prezentului articol se aplică la toate ambalajele puse la dispoziție pe piață, indiferent de materialul din care au fost realizate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şi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de modul lor de utilizare în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activităţile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economice, comerciale, în gospodăriile private sau în orice alte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activităţi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, precum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şi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toate </w:t>
      </w:r>
      <w:proofErr w:type="spellStart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>deşeurile</w:t>
      </w:r>
      <w:proofErr w:type="spellEnd"/>
      <w:r w:rsidRPr="00951D45">
        <w:rPr>
          <w:rFonts w:ascii="Times New Roman" w:hAnsi="Times New Roman"/>
          <w:color w:val="333333"/>
          <w:sz w:val="24"/>
          <w:szCs w:val="24"/>
          <w:shd w:val="clear" w:color="auto" w:fill="FFFFFF"/>
          <w:lang w:val="ro-MD"/>
        </w:rPr>
        <w:t xml:space="preserve"> de ambalaje care nu mai corespund scopului pentru care au fost fabricate, indiferent de modul de generare, de recuperare, de depozitare, de reciclare sau de valorificare.</w:t>
      </w:r>
    </w:p>
    <w:p w14:paraId="509BE279" w14:textId="2EA627EC" w:rsidR="00F22EEC" w:rsidRPr="00951D45" w:rsidRDefault="00F22EEC" w:rsidP="00F22EEC">
      <w:pPr>
        <w:spacing w:after="120"/>
        <w:ind w:left="142" w:hanging="142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>- Art. 60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 - Anvelope uzate - conține prevederi privind întreg ciclul de gestionare: colectare, transport, stocare și recuperare a energiei.</w:t>
      </w:r>
    </w:p>
    <w:p w14:paraId="2EA17376" w14:textId="274DF117" w:rsidR="00F22EEC" w:rsidRPr="00951D45" w:rsidRDefault="00F22EEC" w:rsidP="00951D45">
      <w:pPr>
        <w:pStyle w:val="TOC1"/>
        <w:rPr>
          <w:b/>
          <w:bCs/>
        </w:rPr>
      </w:pPr>
      <w:r w:rsidRPr="00951D45">
        <w:rPr>
          <w:b/>
          <w:bCs/>
        </w:rPr>
        <w:t>2</w:t>
      </w:r>
      <w:r w:rsidR="0080543A" w:rsidRPr="00951D45">
        <w:rPr>
          <w:b/>
          <w:bCs/>
        </w:rPr>
        <w:t>.</w:t>
      </w:r>
      <w:r w:rsidRPr="00951D45">
        <w:rPr>
          <w:b/>
          <w:bCs/>
        </w:rPr>
        <w:tab/>
      </w:r>
      <w:r w:rsidR="00273459" w:rsidRPr="00951D45">
        <w:rPr>
          <w:b/>
          <w:bCs/>
        </w:rPr>
        <w:t>Atribuțiile expertului și livrabile</w:t>
      </w:r>
      <w:r w:rsidRPr="00951D45">
        <w:rPr>
          <w:b/>
          <w:bCs/>
        </w:rPr>
        <w:t xml:space="preserve"> </w:t>
      </w:r>
    </w:p>
    <w:p w14:paraId="2D7CEE2A" w14:textId="428C0CA2" w:rsidR="0080543A" w:rsidRPr="00951D45" w:rsidRDefault="0080543A" w:rsidP="00951D45">
      <w:pPr>
        <w:pStyle w:val="TOC1"/>
      </w:pPr>
      <w:r w:rsidRPr="00951D45">
        <w:lastRenderedPageBreak/>
        <w:t xml:space="preserve">În cadrul proiectului, urmează a fi elaborat proiectul de regulament privind </w:t>
      </w:r>
      <w:proofErr w:type="spellStart"/>
      <w:r w:rsidRPr="00951D45">
        <w:t>vehiculile</w:t>
      </w:r>
      <w:proofErr w:type="spellEnd"/>
      <w:r w:rsidRPr="00951D45">
        <w:t xml:space="preserve"> scoase din uz și toată documentația necesară pentru promovarea și aprobarea </w:t>
      </w:r>
      <w:proofErr w:type="spellStart"/>
      <w:r w:rsidRPr="00951D45">
        <w:t>hotărîrii</w:t>
      </w:r>
      <w:proofErr w:type="spellEnd"/>
      <w:r w:rsidRPr="00951D45">
        <w:t xml:space="preserve"> de Guvern conform prevederilor Legii nr. 100/2017 privind actele normative.</w:t>
      </w:r>
    </w:p>
    <w:p w14:paraId="2CC99CAC" w14:textId="6E301AA5" w:rsidR="0080543A" w:rsidRPr="00951D45" w:rsidRDefault="0080543A" w:rsidP="00951D45">
      <w:pPr>
        <w:pStyle w:val="TOC1"/>
      </w:pPr>
      <w:r w:rsidRPr="00951D45">
        <w:t>Prezentul regulament nu a fost elaborat anterior, dar este inclus atât în ​​planul de acțiun</w:t>
      </w:r>
      <w:r w:rsidR="009E2681">
        <w:t>i</w:t>
      </w:r>
      <w:r w:rsidRPr="00951D45">
        <w:t xml:space="preserve"> a</w:t>
      </w:r>
      <w:r w:rsidR="009E2681">
        <w:t>l</w:t>
      </w:r>
      <w:r w:rsidRPr="00951D45">
        <w:t xml:space="preserve"> Guvernului, cât și în planul de acțiune pentru implementarea Acordului de asociere Moldova</w:t>
      </w:r>
      <w:r w:rsidRPr="00951D45">
        <w:rPr>
          <w:b/>
          <w:iCs/>
        </w:rPr>
        <w:t xml:space="preserve"> </w:t>
      </w:r>
      <w:r w:rsidRPr="00951D45">
        <w:t>-</w:t>
      </w:r>
      <w:r w:rsidRPr="00951D45">
        <w:rPr>
          <w:b/>
          <w:iCs/>
        </w:rPr>
        <w:t xml:space="preserve"> </w:t>
      </w:r>
      <w:r w:rsidRPr="00951D45">
        <w:t xml:space="preserve">UE. Proiectul de regulament va fi elaborat în strictă conformitate cu dispozițiile și bunele practici ale acquis-ului comunitar. Conform normelor naționale privind actele normative, un pas obligatoriu în acest proces este elaborarea </w:t>
      </w:r>
      <w:r w:rsidR="00734C88" w:rsidRPr="00951D45">
        <w:t>Analizei</w:t>
      </w:r>
      <w:r w:rsidRPr="00951D45">
        <w:t xml:space="preserve"> </w:t>
      </w:r>
      <w:r w:rsidR="00734C88" w:rsidRPr="00951D45">
        <w:t>I</w:t>
      </w:r>
      <w:r w:rsidRPr="00951D45">
        <w:t xml:space="preserve">mpactului de </w:t>
      </w:r>
      <w:r w:rsidR="00734C88" w:rsidRPr="00951D45">
        <w:t>R</w:t>
      </w:r>
      <w:r w:rsidRPr="00951D45">
        <w:t>eglementare (A</w:t>
      </w:r>
      <w:r w:rsidR="00734C88" w:rsidRPr="00951D45">
        <w:t>IR</w:t>
      </w:r>
      <w:r w:rsidRPr="00951D45">
        <w:t>) pentru proiectul de act juridic.</w:t>
      </w:r>
    </w:p>
    <w:p w14:paraId="4D8C3D0A" w14:textId="5DE50B86" w:rsidR="0080543A" w:rsidRPr="00951D45" w:rsidRDefault="0080543A" w:rsidP="00951D45">
      <w:pPr>
        <w:pStyle w:val="TOC1"/>
      </w:pPr>
      <w:r w:rsidRPr="00951D45">
        <w:t xml:space="preserve">Proiectul intenționează să angajeze un expert național care să sprijine Ministerul Agriculturii, Dezvoltării Regionale și Mediului </w:t>
      </w:r>
      <w:r w:rsidR="00734C88" w:rsidRPr="00951D45">
        <w:t>l</w:t>
      </w:r>
      <w:r w:rsidRPr="00951D45">
        <w:t>a elabora</w:t>
      </w:r>
      <w:r w:rsidR="00734C88" w:rsidRPr="00951D45">
        <w:t>rea</w:t>
      </w:r>
      <w:r w:rsidRPr="00951D45">
        <w:t xml:space="preserve"> regulamentul</w:t>
      </w:r>
      <w:r w:rsidR="00734C88" w:rsidRPr="00951D45">
        <w:t>ui</w:t>
      </w:r>
      <w:r w:rsidRPr="00951D45">
        <w:t xml:space="preserve"> menționat în conformitate cu legislația comunitar</w:t>
      </w:r>
      <w:r w:rsidR="009E2681">
        <w:t>ă</w:t>
      </w:r>
      <w:r w:rsidRPr="00951D45">
        <w:t xml:space="preserve"> și națională și pentru a elabora Analiza </w:t>
      </w:r>
      <w:r w:rsidR="00734C88" w:rsidRPr="00951D45">
        <w:t>I</w:t>
      </w:r>
      <w:r w:rsidRPr="00951D45">
        <w:t xml:space="preserve">mpactului de </w:t>
      </w:r>
      <w:r w:rsidR="00734C88" w:rsidRPr="00951D45">
        <w:t>R</w:t>
      </w:r>
      <w:r w:rsidRPr="00951D45">
        <w:t>eglementare pentru proiectul de regulament, precum și alte acte necesare pentru promovarea</w:t>
      </w:r>
      <w:r w:rsidR="00734C88" w:rsidRPr="00951D45">
        <w:t xml:space="preserve"> </w:t>
      </w:r>
      <w:r w:rsidRPr="00951D45">
        <w:t>hotărâr</w:t>
      </w:r>
      <w:r w:rsidR="00734C88" w:rsidRPr="00951D45">
        <w:t>ii de</w:t>
      </w:r>
      <w:r w:rsidRPr="00951D45">
        <w:t xml:space="preserve"> Guvern, conform legislației Republicii Moldova. Documentul „Analiza </w:t>
      </w:r>
      <w:r w:rsidR="00734C88" w:rsidRPr="00951D45">
        <w:t>I</w:t>
      </w:r>
      <w:r w:rsidRPr="00951D45">
        <w:t xml:space="preserve">mpactului de </w:t>
      </w:r>
      <w:r w:rsidR="00734C88" w:rsidRPr="00951D45">
        <w:t>R</w:t>
      </w:r>
      <w:r w:rsidRPr="00951D45">
        <w:t xml:space="preserve">eglementare” va fi elaborat în conformitate cu metodologia stabilită în legislația Republicii Moldova și va descrie evaluarea impactului actului de reglementare. </w:t>
      </w:r>
      <w:r w:rsidR="00734C88" w:rsidRPr="00951D45">
        <w:t>AIR</w:t>
      </w:r>
      <w:r w:rsidRPr="00951D45">
        <w:t xml:space="preserve"> va detalia evaluarea costurilor și beneficiilor pentru societate, mediul de afaceri și autoritățile publice.</w:t>
      </w:r>
    </w:p>
    <w:p w14:paraId="47DF0025" w14:textId="77777777" w:rsidR="0080543A" w:rsidRPr="00951D45" w:rsidRDefault="0080543A" w:rsidP="00951D45">
      <w:pPr>
        <w:pStyle w:val="TOC1"/>
        <w:rPr>
          <w:b/>
          <w:iCs/>
        </w:rPr>
      </w:pPr>
      <w:r w:rsidRPr="00951D45">
        <w:rPr>
          <w:b/>
          <w:iCs/>
        </w:rPr>
        <w:t>Întru realizarea sarcinilor sale, e</w:t>
      </w:r>
      <w:r w:rsidRPr="00951D45">
        <w:t>xpertul local va colabora îndeaproape cu expertul internațional în dezvoltarea regulamentului menționat mai sus.</w:t>
      </w:r>
    </w:p>
    <w:p w14:paraId="3C430CE8" w14:textId="3ADF718E" w:rsidR="00F22EEC" w:rsidRPr="00951D45" w:rsidRDefault="0080543A" w:rsidP="00951D45">
      <w:pPr>
        <w:pStyle w:val="TOC1"/>
      </w:pPr>
      <w:r w:rsidRPr="00951D45">
        <w:t>3. Descrierea livrabilelor</w:t>
      </w:r>
    </w:p>
    <w:p w14:paraId="319F1FE2" w14:textId="72825651" w:rsidR="00077497" w:rsidRPr="00951D45" w:rsidRDefault="00077497" w:rsidP="00951D45">
      <w:pPr>
        <w:pStyle w:val="TOC1"/>
      </w:pPr>
      <w:r w:rsidRPr="00951D45">
        <w:t>Reieșind din informațiile expuse mai sus, lista livrabilelor include:</w:t>
      </w:r>
    </w:p>
    <w:p w14:paraId="4096F5FF" w14:textId="26ED1FE5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t>Regulament privind vehiculele sco</w:t>
      </w:r>
      <w:r w:rsidR="001232A8" w:rsidRPr="00951D45">
        <w:t>a</w:t>
      </w:r>
      <w:r w:rsidRPr="00951D45">
        <w:t>se din uz;</w:t>
      </w:r>
    </w:p>
    <w:p w14:paraId="7A6809C1" w14:textId="3327B76E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rPr>
          <w:iCs/>
        </w:rPr>
        <w:t>P</w:t>
      </w:r>
      <w:r w:rsidRPr="00951D45">
        <w:t xml:space="preserve">roiectului </w:t>
      </w:r>
      <w:r w:rsidRPr="00951D45">
        <w:rPr>
          <w:iCs/>
        </w:rPr>
        <w:t>h</w:t>
      </w:r>
      <w:r w:rsidRPr="00951D45">
        <w:t xml:space="preserve">otărârii </w:t>
      </w:r>
      <w:r w:rsidRPr="00951D45">
        <w:rPr>
          <w:iCs/>
        </w:rPr>
        <w:t xml:space="preserve">de </w:t>
      </w:r>
      <w:r w:rsidRPr="00951D45">
        <w:t>Guvern;</w:t>
      </w:r>
    </w:p>
    <w:p w14:paraId="044B3451" w14:textId="756D2C84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t>Proiectul Notei de fundamentare;</w:t>
      </w:r>
    </w:p>
    <w:p w14:paraId="5422BD00" w14:textId="0B9F1E39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rPr>
          <w:iCs/>
        </w:rPr>
        <w:t>Analiza Impactului de Reglement</w:t>
      </w:r>
      <w:r w:rsidR="001232A8" w:rsidRPr="00951D45">
        <w:rPr>
          <w:iCs/>
        </w:rPr>
        <w:t>a</w:t>
      </w:r>
      <w:r w:rsidRPr="00951D45">
        <w:rPr>
          <w:iCs/>
        </w:rPr>
        <w:t xml:space="preserve">re </w:t>
      </w:r>
      <w:r w:rsidRPr="00951D45">
        <w:t>în conformitate cu Metodologia națională aprobată prin Hotărârea Guvernului nr. 23 din 18.01.201</w:t>
      </w:r>
      <w:r w:rsidRPr="00951D45">
        <w:rPr>
          <w:iCs/>
        </w:rPr>
        <w:t>9;</w:t>
      </w:r>
    </w:p>
    <w:p w14:paraId="0E226C30" w14:textId="4C34F6CE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t>Elaborarea Tabelului de concordanță</w:t>
      </w:r>
      <w:r w:rsidR="001232A8" w:rsidRPr="00951D45">
        <w:t>;</w:t>
      </w:r>
    </w:p>
    <w:p w14:paraId="599D1FCA" w14:textId="3F4A7736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t>Elabor</w:t>
      </w:r>
      <w:r w:rsidRPr="00951D45">
        <w:rPr>
          <w:iCs/>
        </w:rPr>
        <w:t>area</w:t>
      </w:r>
      <w:r w:rsidRPr="00951D45">
        <w:t xml:space="preserve"> </w:t>
      </w:r>
      <w:r w:rsidRPr="00951D45">
        <w:rPr>
          <w:iCs/>
        </w:rPr>
        <w:t>T</w:t>
      </w:r>
      <w:r w:rsidRPr="00951D45">
        <w:t>abelul</w:t>
      </w:r>
      <w:r w:rsidRPr="00951D45">
        <w:rPr>
          <w:iCs/>
        </w:rPr>
        <w:t>ui</w:t>
      </w:r>
      <w:r w:rsidRPr="00951D45">
        <w:t xml:space="preserve"> de sinteză;</w:t>
      </w:r>
    </w:p>
    <w:p w14:paraId="7BD9649E" w14:textId="455F0D4F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t>Participa</w:t>
      </w:r>
      <w:r w:rsidRPr="00951D45">
        <w:rPr>
          <w:iCs/>
        </w:rPr>
        <w:t>rea</w:t>
      </w:r>
      <w:r w:rsidRPr="00951D45">
        <w:t xml:space="preserve"> la întâlniri, ateliere și vizite pe teren, dacă este necesar;</w:t>
      </w:r>
    </w:p>
    <w:p w14:paraId="5DF5F23D" w14:textId="5CAEA7F8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t>Participarea în cadrul ședințelor Comitetului de Coordonare, ședințe organizate de Ministerul Agriculturii, Dezvoltării Regionale și Mediului și alte părți interesate cu privire la rezultatele misiunii;</w:t>
      </w:r>
    </w:p>
    <w:p w14:paraId="3F5AFD47" w14:textId="62330539" w:rsidR="00077497" w:rsidRPr="00951D45" w:rsidRDefault="00077497" w:rsidP="00951D45">
      <w:pPr>
        <w:pStyle w:val="TOC1"/>
        <w:numPr>
          <w:ilvl w:val="0"/>
          <w:numId w:val="10"/>
        </w:numPr>
      </w:pPr>
      <w:r w:rsidRPr="00951D45">
        <w:rPr>
          <w:bCs/>
          <w:iCs/>
        </w:rPr>
        <w:t>Acordarea suportului</w:t>
      </w:r>
      <w:r w:rsidRPr="00951D45">
        <w:rPr>
          <w:bCs/>
        </w:rPr>
        <w:t xml:space="preserve"> M</w:t>
      </w:r>
      <w:r w:rsidRPr="00951D45">
        <w:rPr>
          <w:bCs/>
          <w:iCs/>
        </w:rPr>
        <w:t xml:space="preserve">inisterului </w:t>
      </w:r>
      <w:r w:rsidRPr="00951D45">
        <w:rPr>
          <w:bCs/>
        </w:rPr>
        <w:t>A</w:t>
      </w:r>
      <w:r w:rsidRPr="00951D45">
        <w:rPr>
          <w:bCs/>
          <w:iCs/>
        </w:rPr>
        <w:t>griculturii, Dezvoltării Regionale și Mediului</w:t>
      </w:r>
      <w:r w:rsidRPr="00951D45">
        <w:t xml:space="preserve"> în procesul de consultare în cadrul Grupului de lucru pentru reglementarea activității antreprenoriale, dacă este necesar, și în consultările guvernamentale.</w:t>
      </w:r>
    </w:p>
    <w:p w14:paraId="20B374F2" w14:textId="77777777" w:rsidR="00077497" w:rsidRPr="00951D45" w:rsidRDefault="00077497" w:rsidP="00951D45">
      <w:pPr>
        <w:pStyle w:val="TOC1"/>
      </w:pPr>
      <w:r w:rsidRPr="00951D45">
        <w:t>Se așteaptă ca expertul național să elaboreze regulamentele menționate mai sus în conformitate cu metodologia și normele naționale în vigoare, pentru elaborarea actelor normative.</w:t>
      </w:r>
    </w:p>
    <w:p w14:paraId="09BE6067" w14:textId="1F9A2DD3" w:rsidR="00F22EEC" w:rsidRPr="00951D45" w:rsidRDefault="00077497" w:rsidP="00951D45">
      <w:pPr>
        <w:pStyle w:val="TOC1"/>
      </w:pPr>
      <w:r w:rsidRPr="00951D45">
        <w:t>Toate livrabilele vor fi realizate în strânsă coordonare cu expertul internațional.</w:t>
      </w:r>
    </w:p>
    <w:p w14:paraId="353A3E21" w14:textId="7571C3F7" w:rsidR="00F22EEC" w:rsidRPr="00951D45" w:rsidRDefault="00077497" w:rsidP="00951D45">
      <w:pPr>
        <w:pStyle w:val="TOC1"/>
      </w:pPr>
      <w:r w:rsidRPr="00951D45">
        <w:t>4.</w:t>
      </w:r>
      <w:r w:rsidR="00F22EEC" w:rsidRPr="00951D45">
        <w:tab/>
      </w:r>
      <w:r w:rsidR="00924394" w:rsidRPr="00951D45">
        <w:t>Descrierea sarcinilor care urmează să fie dezvoltate / implementate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530"/>
        <w:gridCol w:w="7120"/>
        <w:gridCol w:w="2410"/>
      </w:tblGrid>
      <w:tr w:rsidR="00F22EEC" w:rsidRPr="00B112F2" w14:paraId="487FB60C" w14:textId="77777777" w:rsidTr="008D5982">
        <w:tc>
          <w:tcPr>
            <w:tcW w:w="530" w:type="dxa"/>
            <w:shd w:val="clear" w:color="auto" w:fill="B8CCE4" w:themeFill="accent1" w:themeFillTint="66"/>
          </w:tcPr>
          <w:p w14:paraId="2176E17E" w14:textId="586377E2" w:rsidR="00F22EEC" w:rsidRPr="00B112F2" w:rsidRDefault="00924394" w:rsidP="00017087">
            <w:pPr>
              <w:tabs>
                <w:tab w:val="num" w:pos="0"/>
              </w:tabs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Nr.</w:t>
            </w:r>
          </w:p>
        </w:tc>
        <w:tc>
          <w:tcPr>
            <w:tcW w:w="7120" w:type="dxa"/>
            <w:shd w:val="clear" w:color="auto" w:fill="B8CCE4" w:themeFill="accent1" w:themeFillTint="66"/>
            <w:vAlign w:val="center"/>
          </w:tcPr>
          <w:p w14:paraId="68B55877" w14:textId="616F3EC1" w:rsidR="00F22EEC" w:rsidRPr="00B112F2" w:rsidRDefault="00924394" w:rsidP="00017087">
            <w:pPr>
              <w:tabs>
                <w:tab w:val="num" w:pos="0"/>
              </w:tabs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Ac</w:t>
            </w:r>
            <w:r w:rsidR="008D5982" w:rsidRPr="00B112F2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ț</w:t>
            </w:r>
            <w:r w:rsidRPr="00B112F2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iunea</w:t>
            </w:r>
          </w:p>
        </w:tc>
        <w:tc>
          <w:tcPr>
            <w:tcW w:w="2410" w:type="dxa"/>
            <w:shd w:val="clear" w:color="auto" w:fill="B8CCE4" w:themeFill="accent1" w:themeFillTint="66"/>
            <w:vAlign w:val="center"/>
          </w:tcPr>
          <w:p w14:paraId="100FC831" w14:textId="1344C173" w:rsidR="00F22EEC" w:rsidRPr="00B112F2" w:rsidRDefault="00924394" w:rsidP="00017087">
            <w:pPr>
              <w:tabs>
                <w:tab w:val="num" w:pos="0"/>
              </w:tabs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Termeni de realizare</w:t>
            </w:r>
          </w:p>
        </w:tc>
      </w:tr>
      <w:tr w:rsidR="00F22EEC" w:rsidRPr="00B112F2" w14:paraId="5B565D50" w14:textId="77777777" w:rsidTr="008D5982">
        <w:tc>
          <w:tcPr>
            <w:tcW w:w="530" w:type="dxa"/>
          </w:tcPr>
          <w:p w14:paraId="6677D7AD" w14:textId="77777777" w:rsidR="00F22EEC" w:rsidRPr="00B112F2" w:rsidRDefault="00F22EEC" w:rsidP="00017087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1E9A0894" w14:textId="164B320D" w:rsidR="00F22EEC" w:rsidRPr="00B112F2" w:rsidRDefault="00924394" w:rsidP="00017087">
            <w:pPr>
              <w:spacing w:after="120" w:line="288" w:lineRule="auto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Începutul misiunii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1647CB7E" w14:textId="16DB4387" w:rsidR="00F22EEC" w:rsidRPr="00B112F2" w:rsidRDefault="00924394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 Aprilie 2021</w:t>
            </w:r>
          </w:p>
        </w:tc>
      </w:tr>
      <w:tr w:rsidR="00F22EEC" w:rsidRPr="00B112F2" w14:paraId="03D7FFE6" w14:textId="77777777" w:rsidTr="00017087">
        <w:tc>
          <w:tcPr>
            <w:tcW w:w="10060" w:type="dxa"/>
            <w:gridSpan w:val="3"/>
            <w:shd w:val="clear" w:color="auto" w:fill="B8CCE4" w:themeFill="accent1" w:themeFillTint="66"/>
          </w:tcPr>
          <w:p w14:paraId="1B46BD47" w14:textId="1A2D9873" w:rsidR="00F22EEC" w:rsidRPr="00B112F2" w:rsidRDefault="00924394" w:rsidP="00017087">
            <w:pPr>
              <w:tabs>
                <w:tab w:val="num" w:pos="0"/>
              </w:tabs>
              <w:spacing w:before="120" w:after="120"/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Proiectul Regulamentului privind vehiculele scoase din uz</w:t>
            </w:r>
            <w:r w:rsidR="00F22EEC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 – </w:t>
            </w: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20 zile de lucru pe parcursul lunilor aprilie - mai</w:t>
            </w:r>
          </w:p>
        </w:tc>
      </w:tr>
      <w:tr w:rsidR="00F22EEC" w:rsidRPr="00B112F2" w14:paraId="2DC41530" w14:textId="77777777" w:rsidTr="008D5982">
        <w:tc>
          <w:tcPr>
            <w:tcW w:w="530" w:type="dxa"/>
          </w:tcPr>
          <w:p w14:paraId="1080C963" w14:textId="77777777" w:rsidR="00F22EEC" w:rsidRPr="00B112F2" w:rsidRDefault="00F22EEC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37BAA299" w14:textId="5DCBDA16" w:rsidR="00F22EEC" w:rsidRPr="00B112F2" w:rsidRDefault="00924394" w:rsidP="00017087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Familiarizarea cu documentele necesare din domeniu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0DFC93F0" w14:textId="743E9C21" w:rsidR="00F22EEC" w:rsidRPr="00B112F2" w:rsidRDefault="00924394" w:rsidP="008D5982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Aprilie</w:t>
            </w:r>
            <w:r w:rsidR="00F22EEC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, 2021</w:t>
            </w:r>
          </w:p>
        </w:tc>
      </w:tr>
      <w:tr w:rsidR="00F22EEC" w:rsidRPr="00B112F2" w14:paraId="1249AAD5" w14:textId="77777777" w:rsidTr="008D5982">
        <w:tc>
          <w:tcPr>
            <w:tcW w:w="530" w:type="dxa"/>
          </w:tcPr>
          <w:p w14:paraId="566D925A" w14:textId="77777777" w:rsidR="00F22EEC" w:rsidRPr="00B112F2" w:rsidRDefault="00F22EEC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1FF69EA4" w14:textId="707A7520" w:rsidR="00924394" w:rsidRPr="00B112F2" w:rsidRDefault="00924394" w:rsidP="00017087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Elaborarea primului proiect de regulament în baza recomandărilor expertului internațional și examinării legislației conexe a Republicii Moldova, dar și a documentelor relevante ale acquis-ului comunitar, la care Republica Moldova este parte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 </w:t>
            </w:r>
          </w:p>
          <w:p w14:paraId="44945E36" w14:textId="04ED2A0C" w:rsidR="00F22EEC" w:rsidRPr="00B112F2" w:rsidRDefault="00924394" w:rsidP="00017087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(proiectul regulamentului va fi elaborat conform Legii nr. 100/2017 privind actele normative)</w:t>
            </w:r>
          </w:p>
        </w:tc>
        <w:tc>
          <w:tcPr>
            <w:tcW w:w="2410" w:type="dxa"/>
          </w:tcPr>
          <w:p w14:paraId="0AEF1D74" w14:textId="042037C9" w:rsidR="00F22EEC" w:rsidRPr="00B112F2" w:rsidRDefault="00924394" w:rsidP="008D5982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Aprilie, 2021</w:t>
            </w:r>
          </w:p>
        </w:tc>
      </w:tr>
      <w:tr w:rsidR="00F22EEC" w:rsidRPr="00B112F2" w14:paraId="586980D6" w14:textId="77777777" w:rsidTr="008D5982">
        <w:tc>
          <w:tcPr>
            <w:tcW w:w="530" w:type="dxa"/>
          </w:tcPr>
          <w:p w14:paraId="2F2B6FFE" w14:textId="77777777" w:rsidR="00F22EEC" w:rsidRPr="00B112F2" w:rsidRDefault="00F22EEC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3074291C" w14:textId="24EC457C" w:rsidR="00F22EEC" w:rsidRPr="00B112F2" w:rsidRDefault="00924394" w:rsidP="00017087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Coordonare</w:t>
            </w:r>
            <w:r w:rsidR="007A45C6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 proiectului de Regulament cu expertul internațional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7359D5BC" w14:textId="674D7C8C" w:rsidR="00F22EEC" w:rsidRPr="00B112F2" w:rsidRDefault="006A6376" w:rsidP="008D5982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15 </w:t>
            </w:r>
            <w:r w:rsidR="00F22EEC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M</w:t>
            </w:r>
            <w:r w:rsidR="00924394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ai</w:t>
            </w:r>
            <w:r w:rsidR="00F22EEC"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 2021</w:t>
            </w:r>
          </w:p>
        </w:tc>
      </w:tr>
      <w:tr w:rsidR="00F22EEC" w:rsidRPr="00B112F2" w14:paraId="5CD9C751" w14:textId="77777777" w:rsidTr="008D5982">
        <w:tc>
          <w:tcPr>
            <w:tcW w:w="530" w:type="dxa"/>
          </w:tcPr>
          <w:p w14:paraId="62806F2D" w14:textId="77777777" w:rsidR="00F22EEC" w:rsidRPr="00B112F2" w:rsidRDefault="00F22EEC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7435FE97" w14:textId="17327F70" w:rsidR="00F22EEC" w:rsidRPr="00B112F2" w:rsidRDefault="00924394" w:rsidP="00017087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Participarea în cadrul </w:t>
            </w:r>
            <w:proofErr w:type="spellStart"/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atelierilor</w:t>
            </w:r>
            <w:proofErr w:type="spellEnd"/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, întâlniri și vizite de teren cu experții internaționali, instituția parteneră și alte părți interesate pentru a discuta proiectul de regulament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5674E09D" w14:textId="34212787" w:rsidR="00F22EEC" w:rsidRPr="00B112F2" w:rsidRDefault="00F22EEC" w:rsidP="008D5982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April</w:t>
            </w:r>
            <w:r w:rsidR="00924394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ie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 – August 2021</w:t>
            </w:r>
          </w:p>
        </w:tc>
      </w:tr>
      <w:tr w:rsidR="00F22EEC" w:rsidRPr="00B112F2" w14:paraId="07327E56" w14:textId="77777777" w:rsidTr="008D5982">
        <w:tc>
          <w:tcPr>
            <w:tcW w:w="530" w:type="dxa"/>
          </w:tcPr>
          <w:p w14:paraId="29C057ED" w14:textId="77777777" w:rsidR="00F22EEC" w:rsidRPr="00B112F2" w:rsidRDefault="00F22EEC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595FF169" w14:textId="234FEB87" w:rsidR="00F22EEC" w:rsidRPr="00B112F2" w:rsidRDefault="007A45C6" w:rsidP="007A45C6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Elaborarea versiunii finale a regulamentului cu toate documentele incluse în </w:t>
            </w:r>
            <w:r w:rsidR="00313186">
              <w:rPr>
                <w:rFonts w:ascii="Times New Roman" w:hAnsi="Times New Roman"/>
                <w:sz w:val="20"/>
                <w:szCs w:val="20"/>
                <w:lang w:val="ro-MD"/>
              </w:rPr>
              <w:t>caietul de sarcini</w:t>
            </w:r>
          </w:p>
        </w:tc>
        <w:tc>
          <w:tcPr>
            <w:tcW w:w="2410" w:type="dxa"/>
          </w:tcPr>
          <w:p w14:paraId="50BD3F4E" w14:textId="6AFACA8B" w:rsidR="00F22EEC" w:rsidRPr="00B112F2" w:rsidRDefault="007A45C6" w:rsidP="008D5982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15 iunie</w:t>
            </w:r>
            <w:r w:rsidR="00F22EEC"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 2021</w:t>
            </w:r>
          </w:p>
        </w:tc>
      </w:tr>
      <w:tr w:rsidR="007A45C6" w:rsidRPr="00B112F2" w14:paraId="78500571" w14:textId="77777777" w:rsidTr="008D5982">
        <w:tc>
          <w:tcPr>
            <w:tcW w:w="530" w:type="dxa"/>
          </w:tcPr>
          <w:p w14:paraId="2F2B9CD3" w14:textId="77777777" w:rsidR="007A45C6" w:rsidRPr="00B112F2" w:rsidRDefault="007A45C6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372C235E" w14:textId="189C11C3" w:rsidR="007A45C6" w:rsidRPr="00B112F2" w:rsidRDefault="007A45C6" w:rsidP="00017087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Cs/>
                <w:iCs/>
                <w:sz w:val="20"/>
                <w:szCs w:val="20"/>
                <w:lang w:val="ro-MD"/>
              </w:rPr>
              <w:t>Acordarea suportului</w:t>
            </w:r>
            <w:r w:rsidRPr="00B112F2">
              <w:rPr>
                <w:rFonts w:ascii="Times New Roman" w:hAnsi="Times New Roman"/>
                <w:bCs/>
                <w:sz w:val="20"/>
                <w:szCs w:val="20"/>
                <w:lang w:val="ro-MD"/>
              </w:rPr>
              <w:t xml:space="preserve"> M</w:t>
            </w:r>
            <w:r w:rsidRPr="00B112F2">
              <w:rPr>
                <w:rFonts w:ascii="Times New Roman" w:hAnsi="Times New Roman"/>
                <w:bCs/>
                <w:iCs/>
                <w:sz w:val="20"/>
                <w:szCs w:val="20"/>
                <w:lang w:val="ro-MD"/>
              </w:rPr>
              <w:t xml:space="preserve">inisterului </w:t>
            </w:r>
            <w:r w:rsidRPr="00B112F2">
              <w:rPr>
                <w:rFonts w:ascii="Times New Roman" w:hAnsi="Times New Roman"/>
                <w:bCs/>
                <w:sz w:val="20"/>
                <w:szCs w:val="20"/>
                <w:lang w:val="ro-MD"/>
              </w:rPr>
              <w:t>A</w:t>
            </w:r>
            <w:r w:rsidRPr="00B112F2">
              <w:rPr>
                <w:rFonts w:ascii="Times New Roman" w:hAnsi="Times New Roman"/>
                <w:bCs/>
                <w:iCs/>
                <w:sz w:val="20"/>
                <w:szCs w:val="20"/>
                <w:lang w:val="ro-MD"/>
              </w:rPr>
              <w:t>griculturii, Dezvoltării Regionale și Mediului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 în procesul de consultare guvernamentală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3355A963" w14:textId="7B55BF2C" w:rsidR="007A45C6" w:rsidRPr="00B112F2" w:rsidRDefault="007A45C6" w:rsidP="008D5982">
            <w:pPr>
              <w:tabs>
                <w:tab w:val="num" w:pos="0"/>
              </w:tabs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August, 2021</w:t>
            </w:r>
          </w:p>
        </w:tc>
      </w:tr>
      <w:tr w:rsidR="00F22EEC" w:rsidRPr="00B112F2" w14:paraId="3196372B" w14:textId="77777777" w:rsidTr="00017087">
        <w:tc>
          <w:tcPr>
            <w:tcW w:w="10060" w:type="dxa"/>
            <w:gridSpan w:val="3"/>
            <w:shd w:val="clear" w:color="auto" w:fill="B8CCE4" w:themeFill="accent1" w:themeFillTint="66"/>
            <w:vAlign w:val="center"/>
          </w:tcPr>
          <w:p w14:paraId="37256B68" w14:textId="5E5131DC" w:rsidR="00F22EEC" w:rsidRPr="00B112F2" w:rsidRDefault="00734C88" w:rsidP="00017087">
            <w:pPr>
              <w:tabs>
                <w:tab w:val="num" w:pos="0"/>
              </w:tabs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Proiectul hotărârii de Guvern </w:t>
            </w:r>
            <w:r w:rsidR="00F22EEC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– </w:t>
            </w:r>
            <w:r w:rsidR="007A45C6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2 zile</w:t>
            </w:r>
          </w:p>
        </w:tc>
      </w:tr>
      <w:tr w:rsidR="00F22EEC" w:rsidRPr="00B112F2" w14:paraId="06652504" w14:textId="77777777" w:rsidTr="008D5982">
        <w:tc>
          <w:tcPr>
            <w:tcW w:w="530" w:type="dxa"/>
          </w:tcPr>
          <w:p w14:paraId="6ACF43E9" w14:textId="77777777" w:rsidR="00F22EEC" w:rsidRPr="00B112F2" w:rsidRDefault="00F22EEC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2C6D32F0" w14:textId="14EA173C" w:rsidR="00F22EEC" w:rsidRPr="00B112F2" w:rsidRDefault="007A45C6" w:rsidP="00017087">
            <w:pPr>
              <w:spacing w:after="120"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Elaborarea proiectului hotărârii de Guvern, conform Legii nr. 100/2017 privind actele normative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7447ED3D" w14:textId="449A3547" w:rsidR="00F22EEC" w:rsidRPr="00B112F2" w:rsidRDefault="007A45C6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31 Mai</w:t>
            </w:r>
            <w:r w:rsidR="00F22EEC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, 2021</w:t>
            </w:r>
          </w:p>
        </w:tc>
      </w:tr>
      <w:tr w:rsidR="00F22EEC" w:rsidRPr="00B112F2" w14:paraId="33A3B52C" w14:textId="77777777" w:rsidTr="00017087">
        <w:tc>
          <w:tcPr>
            <w:tcW w:w="10060" w:type="dxa"/>
            <w:gridSpan w:val="3"/>
            <w:shd w:val="clear" w:color="auto" w:fill="B8CCE4" w:themeFill="accent1" w:themeFillTint="66"/>
          </w:tcPr>
          <w:p w14:paraId="7149B4A3" w14:textId="683952D9" w:rsidR="00F22EEC" w:rsidRPr="00B112F2" w:rsidRDefault="00734C88" w:rsidP="00017087">
            <w:pPr>
              <w:tabs>
                <w:tab w:val="num" w:pos="0"/>
              </w:tabs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Proiectul Notei de fundamentare</w:t>
            </w:r>
            <w:r w:rsidR="00F22EEC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 – </w:t>
            </w:r>
            <w:r w:rsidR="007A45C6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2</w:t>
            </w:r>
            <w:r w:rsidR="00F22EEC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 </w:t>
            </w:r>
            <w:r w:rsidR="007A45C6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zile</w:t>
            </w:r>
            <w:r w:rsidR="00F22EEC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 </w:t>
            </w:r>
          </w:p>
        </w:tc>
      </w:tr>
      <w:tr w:rsidR="00F22EEC" w:rsidRPr="00B112F2" w14:paraId="60EFCA59" w14:textId="77777777" w:rsidTr="008D5982">
        <w:tc>
          <w:tcPr>
            <w:tcW w:w="530" w:type="dxa"/>
          </w:tcPr>
          <w:p w14:paraId="2A6A1873" w14:textId="77777777" w:rsidR="00F22EEC" w:rsidRPr="00B112F2" w:rsidRDefault="00F22EEC" w:rsidP="00F22EEC">
            <w:pPr>
              <w:pStyle w:val="ListParagraph"/>
              <w:numPr>
                <w:ilvl w:val="0"/>
                <w:numId w:val="5"/>
              </w:numPr>
              <w:tabs>
                <w:tab w:val="num" w:pos="0"/>
              </w:tabs>
              <w:spacing w:after="120" w:line="240" w:lineRule="auto"/>
              <w:ind w:left="698" w:right="9" w:hanging="72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  <w:tc>
          <w:tcPr>
            <w:tcW w:w="7120" w:type="dxa"/>
          </w:tcPr>
          <w:p w14:paraId="4338C7D9" w14:textId="4AA76D6E" w:rsidR="00F22EEC" w:rsidRPr="00B112F2" w:rsidRDefault="007A45C6" w:rsidP="00017087">
            <w:pPr>
              <w:spacing w:after="120"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Elaborarea proiectului Notei de fundamentare, conform Legii nr. 100/2017 privind actele normative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7457A207" w14:textId="183F166A" w:rsidR="00F22EEC" w:rsidRPr="00B112F2" w:rsidRDefault="007A45C6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31 Mai, 2021</w:t>
            </w:r>
          </w:p>
        </w:tc>
      </w:tr>
      <w:tr w:rsidR="00F22EEC" w:rsidRPr="00B112F2" w14:paraId="30CDF747" w14:textId="77777777" w:rsidTr="00017087">
        <w:tc>
          <w:tcPr>
            <w:tcW w:w="10060" w:type="dxa"/>
            <w:gridSpan w:val="3"/>
            <w:shd w:val="clear" w:color="auto" w:fill="B8CCE4" w:themeFill="accent1" w:themeFillTint="66"/>
          </w:tcPr>
          <w:p w14:paraId="6A329012" w14:textId="11BEDC7C" w:rsidR="00F22EEC" w:rsidRPr="00B112F2" w:rsidRDefault="007A45C6" w:rsidP="00017087">
            <w:pPr>
              <w:tabs>
                <w:tab w:val="num" w:pos="0"/>
              </w:tabs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Analiza impactului de reglementare a Regulamentului privind vehiculele scoase din uz</w:t>
            </w:r>
            <w:r w:rsidR="00F22EEC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 – </w:t>
            </w: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20</w:t>
            </w:r>
            <w:r w:rsidR="00F22EEC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 </w:t>
            </w: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zile</w:t>
            </w:r>
          </w:p>
        </w:tc>
      </w:tr>
      <w:tr w:rsidR="007A45C6" w:rsidRPr="00B112F2" w14:paraId="6C3E465B" w14:textId="77777777" w:rsidTr="008D5982">
        <w:tc>
          <w:tcPr>
            <w:tcW w:w="530" w:type="dxa"/>
          </w:tcPr>
          <w:p w14:paraId="6894387B" w14:textId="77777777" w:rsidR="007A45C6" w:rsidRPr="00B112F2" w:rsidRDefault="007A45C6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8.</w:t>
            </w:r>
          </w:p>
        </w:tc>
        <w:tc>
          <w:tcPr>
            <w:tcW w:w="7120" w:type="dxa"/>
          </w:tcPr>
          <w:p w14:paraId="1947B0C9" w14:textId="5DFFA1E1" w:rsidR="007A45C6" w:rsidRPr="00B112F2" w:rsidRDefault="007A45C6" w:rsidP="007A45C6">
            <w:pPr>
              <w:spacing w:after="120" w:line="288" w:lineRule="auto"/>
              <w:rPr>
                <w:rFonts w:ascii="Times New Roman" w:eastAsia="MS Mincho" w:hAnsi="Times New Roman"/>
                <w:bCs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Familiarizarea cu documentele necesare din domeniu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6E55CA49" w14:textId="20EA9A10" w:rsidR="007A45C6" w:rsidRPr="00B112F2" w:rsidRDefault="007A45C6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Apri</w:t>
            </w:r>
            <w:r w:rsidR="008D5982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li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e, 2021</w:t>
            </w:r>
          </w:p>
        </w:tc>
      </w:tr>
      <w:tr w:rsidR="007A45C6" w:rsidRPr="00B112F2" w14:paraId="4D528125" w14:textId="77777777" w:rsidTr="008D5982">
        <w:tc>
          <w:tcPr>
            <w:tcW w:w="530" w:type="dxa"/>
          </w:tcPr>
          <w:p w14:paraId="2C1E0A5E" w14:textId="77777777" w:rsidR="007A45C6" w:rsidRPr="00B112F2" w:rsidRDefault="007A45C6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9.</w:t>
            </w:r>
          </w:p>
        </w:tc>
        <w:tc>
          <w:tcPr>
            <w:tcW w:w="7120" w:type="dxa"/>
          </w:tcPr>
          <w:p w14:paraId="178094FD" w14:textId="141E0056" w:rsidR="007A45C6" w:rsidRPr="00B112F2" w:rsidRDefault="007A45C6" w:rsidP="007A45C6">
            <w:pPr>
              <w:spacing w:after="120" w:line="288" w:lineRule="auto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Participa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rea 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la ateliere, întâlniri și vizite de teren cu expertul internațional și instituția parteneră pentru a discuta proiectul 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AIR.</w:t>
            </w:r>
          </w:p>
        </w:tc>
        <w:tc>
          <w:tcPr>
            <w:tcW w:w="2410" w:type="dxa"/>
          </w:tcPr>
          <w:p w14:paraId="3AE06369" w14:textId="4B23DD64" w:rsidR="007A45C6" w:rsidRPr="00B112F2" w:rsidRDefault="007A45C6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Aprilie – August,  2021</w:t>
            </w:r>
          </w:p>
        </w:tc>
      </w:tr>
      <w:tr w:rsidR="007A45C6" w:rsidRPr="00B112F2" w14:paraId="1DB0C001" w14:textId="77777777" w:rsidTr="008D5982">
        <w:trPr>
          <w:trHeight w:val="841"/>
        </w:trPr>
        <w:tc>
          <w:tcPr>
            <w:tcW w:w="530" w:type="dxa"/>
          </w:tcPr>
          <w:p w14:paraId="713145A6" w14:textId="77777777" w:rsidR="007A45C6" w:rsidRPr="00B112F2" w:rsidRDefault="007A45C6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10.</w:t>
            </w:r>
          </w:p>
        </w:tc>
        <w:tc>
          <w:tcPr>
            <w:tcW w:w="7120" w:type="dxa"/>
          </w:tcPr>
          <w:p w14:paraId="0A49F003" w14:textId="32F22F3F" w:rsidR="007A45C6" w:rsidRPr="00B112F2" w:rsidRDefault="007A45C6" w:rsidP="007A45C6">
            <w:pPr>
              <w:spacing w:after="120" w:line="288" w:lineRule="auto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Elaborarea primului proiect al Analizei Impactului de Reglementare în baza recomandărilor expertului internațional și pe baza proiectului de regulament disponibil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51895C8F" w14:textId="3F47BAEB" w:rsidR="007A45C6" w:rsidRPr="00B112F2" w:rsidRDefault="007A45C6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Mai, 2021</w:t>
            </w:r>
          </w:p>
        </w:tc>
      </w:tr>
      <w:tr w:rsidR="007A45C6" w:rsidRPr="00B112F2" w14:paraId="7C967DC1" w14:textId="77777777" w:rsidTr="008D5982">
        <w:trPr>
          <w:trHeight w:val="643"/>
        </w:trPr>
        <w:tc>
          <w:tcPr>
            <w:tcW w:w="530" w:type="dxa"/>
          </w:tcPr>
          <w:p w14:paraId="20C2A8FA" w14:textId="77777777" w:rsidR="007A45C6" w:rsidRPr="00B112F2" w:rsidRDefault="007A45C6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11.</w:t>
            </w:r>
          </w:p>
        </w:tc>
        <w:tc>
          <w:tcPr>
            <w:tcW w:w="7120" w:type="dxa"/>
          </w:tcPr>
          <w:p w14:paraId="66D944A7" w14:textId="100B5D0E" w:rsidR="007A45C6" w:rsidRPr="00B112F2" w:rsidRDefault="007A45C6" w:rsidP="007A45C6">
            <w:pPr>
              <w:spacing w:after="120" w:line="288" w:lineRule="auto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Coordonarea cu expertul 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internațional, 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a proiectului Analizei Impactului de Reglem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ntare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382B9F99" w14:textId="180895D0" w:rsidR="007A45C6" w:rsidRPr="00B112F2" w:rsidRDefault="007A45C6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15 Mai 2021</w:t>
            </w:r>
          </w:p>
        </w:tc>
      </w:tr>
      <w:tr w:rsidR="007A45C6" w:rsidRPr="00B112F2" w14:paraId="7B939000" w14:textId="77777777" w:rsidTr="008D5982">
        <w:tc>
          <w:tcPr>
            <w:tcW w:w="530" w:type="dxa"/>
          </w:tcPr>
          <w:p w14:paraId="346358C3" w14:textId="77777777" w:rsidR="007A45C6" w:rsidRPr="00B112F2" w:rsidRDefault="007A45C6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12.</w:t>
            </w:r>
          </w:p>
        </w:tc>
        <w:tc>
          <w:tcPr>
            <w:tcW w:w="7120" w:type="dxa"/>
          </w:tcPr>
          <w:p w14:paraId="5AE83D50" w14:textId="14601975" w:rsidR="007A45C6" w:rsidRPr="00B112F2" w:rsidRDefault="007A45C6" w:rsidP="009E2681">
            <w:pPr>
              <w:spacing w:after="120" w:line="288" w:lineRule="auto"/>
              <w:jc w:val="both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Elaborarea versiunii finale a Analizei Impactului de Reglementare</w:t>
            </w:r>
            <w:r w:rsidR="009E2681">
              <w:rPr>
                <w:rFonts w:ascii="Times New Roman" w:hAnsi="Times New Roman"/>
                <w:sz w:val="20"/>
                <w:szCs w:val="20"/>
                <w:lang w:val="ro-MD"/>
              </w:rPr>
              <w:t>,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 xml:space="preserve"> </w:t>
            </w:r>
            <w:r w:rsidR="009E2681">
              <w:rPr>
                <w:rFonts w:ascii="Times New Roman" w:hAnsi="Times New Roman"/>
                <w:sz w:val="20"/>
                <w:szCs w:val="20"/>
                <w:lang w:val="ro-MD"/>
              </w:rPr>
              <w:t>a</w:t>
            </w: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cordarea suportului Ministerului Agriculturii, Dezvoltării Regionale și Mediului în procesul de consultare guvernamentală și participarea la grupul de lucru privind activitatea antreprenorială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1A850167" w14:textId="56FD3BD1" w:rsidR="007A45C6" w:rsidRPr="00B112F2" w:rsidRDefault="007A45C6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31 Mai 2021</w:t>
            </w:r>
          </w:p>
        </w:tc>
      </w:tr>
      <w:tr w:rsidR="007A45C6" w:rsidRPr="00B112F2" w14:paraId="440DF73E" w14:textId="77777777" w:rsidTr="00017087">
        <w:tc>
          <w:tcPr>
            <w:tcW w:w="10060" w:type="dxa"/>
            <w:gridSpan w:val="3"/>
            <w:shd w:val="clear" w:color="auto" w:fill="B8CCE4" w:themeFill="accent1" w:themeFillTint="66"/>
          </w:tcPr>
          <w:p w14:paraId="67084A0E" w14:textId="5B75EC10" w:rsidR="007A45C6" w:rsidRPr="00B112F2" w:rsidRDefault="00734C88" w:rsidP="007A45C6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Elaborarea Tabelului de concordanță </w:t>
            </w:r>
            <w:r w:rsidR="007A45C6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>– 3 zile</w:t>
            </w:r>
          </w:p>
        </w:tc>
      </w:tr>
      <w:tr w:rsidR="007A45C6" w:rsidRPr="00B112F2" w14:paraId="682BCE2F" w14:textId="77777777" w:rsidTr="008D5982">
        <w:tc>
          <w:tcPr>
            <w:tcW w:w="530" w:type="dxa"/>
          </w:tcPr>
          <w:p w14:paraId="66D2DE89" w14:textId="77777777" w:rsidR="007A45C6" w:rsidRPr="00B112F2" w:rsidRDefault="007A45C6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13.</w:t>
            </w:r>
          </w:p>
        </w:tc>
        <w:tc>
          <w:tcPr>
            <w:tcW w:w="7120" w:type="dxa"/>
          </w:tcPr>
          <w:p w14:paraId="42B025E1" w14:textId="023FBCE7" w:rsidR="007A45C6" w:rsidRPr="00B112F2" w:rsidRDefault="002A0235" w:rsidP="007A45C6">
            <w:pPr>
              <w:spacing w:after="120" w:line="288" w:lineRule="auto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Elaborarea Tabelului de concordanță, conform Legii nr. 100/2017 privind actele normative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7AAA0918" w14:textId="15E35B50" w:rsidR="007A45C6" w:rsidRPr="00B112F2" w:rsidRDefault="002A0235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În dependență de termenul prezentării avizelor</w:t>
            </w:r>
          </w:p>
        </w:tc>
      </w:tr>
      <w:tr w:rsidR="007A45C6" w:rsidRPr="00B112F2" w14:paraId="3C710A01" w14:textId="77777777" w:rsidTr="00017087">
        <w:tc>
          <w:tcPr>
            <w:tcW w:w="10060" w:type="dxa"/>
            <w:gridSpan w:val="3"/>
            <w:shd w:val="clear" w:color="auto" w:fill="B8CCE4" w:themeFill="accent1" w:themeFillTint="66"/>
          </w:tcPr>
          <w:p w14:paraId="7391D3A3" w14:textId="6E12D41C" w:rsidR="007A45C6" w:rsidRPr="00B112F2" w:rsidRDefault="00734C88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Elaborarea Tabelului de sinteză </w:t>
            </w:r>
            <w:r w:rsidR="007A45C6" w:rsidRPr="00B112F2">
              <w:rPr>
                <w:rFonts w:ascii="Times New Roman" w:hAnsi="Times New Roman"/>
                <w:b/>
                <w:bCs/>
                <w:sz w:val="20"/>
                <w:szCs w:val="20"/>
                <w:lang w:val="ro-MD"/>
              </w:rPr>
              <w:t xml:space="preserve">– 3 zile </w:t>
            </w:r>
          </w:p>
        </w:tc>
      </w:tr>
      <w:tr w:rsidR="007A45C6" w:rsidRPr="00B112F2" w14:paraId="296816C4" w14:textId="77777777" w:rsidTr="008D5982">
        <w:tc>
          <w:tcPr>
            <w:tcW w:w="530" w:type="dxa"/>
          </w:tcPr>
          <w:p w14:paraId="57999085" w14:textId="77777777" w:rsidR="007A45C6" w:rsidRPr="00B112F2" w:rsidRDefault="007A45C6" w:rsidP="007A45C6">
            <w:pPr>
              <w:tabs>
                <w:tab w:val="num" w:pos="0"/>
              </w:tabs>
              <w:spacing w:after="120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14.</w:t>
            </w:r>
          </w:p>
        </w:tc>
        <w:tc>
          <w:tcPr>
            <w:tcW w:w="7120" w:type="dxa"/>
          </w:tcPr>
          <w:p w14:paraId="394A1516" w14:textId="623E8E68" w:rsidR="007A45C6" w:rsidRPr="00B112F2" w:rsidRDefault="002A0235" w:rsidP="007A45C6">
            <w:pPr>
              <w:spacing w:after="120" w:line="288" w:lineRule="auto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Elaborarea Tabelului de sinteză, conform Legii nr. 100/2017 privind actele normative</w:t>
            </w:r>
            <w:r w:rsidR="00734C88" w:rsidRPr="00B112F2">
              <w:rPr>
                <w:rFonts w:ascii="Times New Roman" w:hAnsi="Times New Roman"/>
                <w:sz w:val="20"/>
                <w:szCs w:val="20"/>
                <w:lang w:val="ro-MD"/>
              </w:rPr>
              <w:t>.</w:t>
            </w:r>
          </w:p>
        </w:tc>
        <w:tc>
          <w:tcPr>
            <w:tcW w:w="2410" w:type="dxa"/>
          </w:tcPr>
          <w:p w14:paraId="6A17AD81" w14:textId="21E68843" w:rsidR="007A45C6" w:rsidRPr="00B112F2" w:rsidRDefault="008D5982" w:rsidP="008D5982">
            <w:pPr>
              <w:tabs>
                <w:tab w:val="num" w:pos="0"/>
              </w:tabs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B112F2">
              <w:rPr>
                <w:rFonts w:ascii="Times New Roman" w:hAnsi="Times New Roman"/>
                <w:sz w:val="20"/>
                <w:szCs w:val="20"/>
                <w:lang w:val="ro-MD"/>
              </w:rPr>
              <w:t>În dependență de termenul prezentării avizelor</w:t>
            </w:r>
          </w:p>
        </w:tc>
      </w:tr>
    </w:tbl>
    <w:p w14:paraId="1479EC0E" w14:textId="49EE26F6" w:rsidR="002A0235" w:rsidRPr="00951D45" w:rsidRDefault="002A0235" w:rsidP="008D5982">
      <w:pPr>
        <w:tabs>
          <w:tab w:val="left" w:pos="851"/>
        </w:tabs>
        <w:spacing w:before="120" w:after="120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>Pentru monitorizarea realizării în termen a acțiunilor întreprinse, experții vor prezenta rapoarte lunare intermediare la care vor anexa pr</w:t>
      </w:r>
      <w:r w:rsidR="001232A8" w:rsidRPr="00951D45">
        <w:rPr>
          <w:rFonts w:ascii="Times New Roman" w:hAnsi="Times New Roman"/>
          <w:sz w:val="24"/>
          <w:szCs w:val="24"/>
          <w:lang w:val="ro-MD"/>
        </w:rPr>
        <w:t>o</w:t>
      </w:r>
      <w:r w:rsidRPr="00951D45">
        <w:rPr>
          <w:rFonts w:ascii="Times New Roman" w:hAnsi="Times New Roman"/>
          <w:sz w:val="24"/>
          <w:szCs w:val="24"/>
          <w:lang w:val="ro-MD"/>
        </w:rPr>
        <w:t>iectel</w:t>
      </w:r>
      <w:r w:rsidR="001232A8" w:rsidRPr="00951D45">
        <w:rPr>
          <w:rFonts w:ascii="Times New Roman" w:hAnsi="Times New Roman"/>
          <w:sz w:val="24"/>
          <w:szCs w:val="24"/>
          <w:lang w:val="ro-MD"/>
        </w:rPr>
        <w:t>e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 documentelor elaborate.</w:t>
      </w:r>
    </w:p>
    <w:p w14:paraId="6F45EEE7" w14:textId="53198115" w:rsidR="002A0235" w:rsidRPr="00951D45" w:rsidRDefault="002A0235" w:rsidP="008D5982">
      <w:pPr>
        <w:tabs>
          <w:tab w:val="left" w:pos="851"/>
        </w:tabs>
        <w:spacing w:before="120" w:after="120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>Livrabilele vor fi elaborate în strânsă coordonare cu Ministerul Agriculturii, Dezvoltării Regionale și Mediului, I.P. „unitatea de implementare a proiectelor de mediu”, Managerul de proiect.</w:t>
      </w:r>
    </w:p>
    <w:p w14:paraId="68EAFC71" w14:textId="67D3C30D" w:rsidR="002A0235" w:rsidRPr="00951D45" w:rsidRDefault="002A0235" w:rsidP="008D5982">
      <w:pPr>
        <w:tabs>
          <w:tab w:val="left" w:pos="851"/>
        </w:tabs>
        <w:spacing w:before="120" w:after="120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lastRenderedPageBreak/>
        <w:t>Proiectele documentelor Regulamentului vor fi livrate în limba română.</w:t>
      </w:r>
    </w:p>
    <w:p w14:paraId="7E7AF526" w14:textId="24062585" w:rsidR="002A0235" w:rsidRPr="00951D45" w:rsidRDefault="002A0235" w:rsidP="002A0235">
      <w:pPr>
        <w:tabs>
          <w:tab w:val="left" w:pos="851"/>
        </w:tabs>
        <w:spacing w:before="120" w:after="120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>Comunicarea și documentele proiectului vor fi în limba română.</w:t>
      </w:r>
    </w:p>
    <w:p w14:paraId="6E1FCAD5" w14:textId="22ACE7DA" w:rsidR="00F22EEC" w:rsidRPr="00951D45" w:rsidRDefault="002A0235" w:rsidP="002A0235">
      <w:pPr>
        <w:tabs>
          <w:tab w:val="left" w:pos="851"/>
        </w:tabs>
        <w:spacing w:before="120" w:after="120"/>
        <w:ind w:left="567" w:hanging="567"/>
        <w:rPr>
          <w:rFonts w:ascii="Times New Roman" w:hAnsi="Times New Roman"/>
          <w:b/>
          <w:bCs/>
          <w:sz w:val="24"/>
          <w:szCs w:val="24"/>
          <w:lang w:val="ro-MD"/>
        </w:rPr>
      </w:pP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>5.</w:t>
      </w:r>
      <w:r w:rsidR="00F22EEC" w:rsidRPr="00951D45">
        <w:rPr>
          <w:rFonts w:ascii="Times New Roman" w:hAnsi="Times New Roman"/>
          <w:b/>
          <w:bCs/>
          <w:sz w:val="24"/>
          <w:szCs w:val="24"/>
          <w:lang w:val="ro-MD"/>
        </w:rPr>
        <w:tab/>
      </w: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>Cerințe specifice pentru expert /</w:t>
      </w:r>
    </w:p>
    <w:p w14:paraId="0720A1DD" w14:textId="77777777" w:rsidR="002A0235" w:rsidRPr="00951D45" w:rsidRDefault="002A0235" w:rsidP="00B112F2">
      <w:pPr>
        <w:pStyle w:val="TOC1"/>
      </w:pPr>
      <w:proofErr w:type="spellStart"/>
      <w:r w:rsidRPr="00951D45">
        <w:t>Educaţie</w:t>
      </w:r>
      <w:proofErr w:type="spellEnd"/>
      <w:r w:rsidRPr="00951D45">
        <w:t>:</w:t>
      </w:r>
    </w:p>
    <w:p w14:paraId="09EE4865" w14:textId="3155F752" w:rsidR="002A0235" w:rsidRPr="00951D45" w:rsidRDefault="002A0235" w:rsidP="00B112F2">
      <w:pPr>
        <w:pStyle w:val="TOC1"/>
      </w:pPr>
      <w:r w:rsidRPr="00951D45">
        <w:t>Diplomă universitară</w:t>
      </w:r>
      <w:r w:rsidRPr="00951D45">
        <w:rPr>
          <w:b/>
          <w:iCs/>
        </w:rPr>
        <w:t xml:space="preserve"> </w:t>
      </w:r>
      <w:r w:rsidR="00734C88" w:rsidRPr="00951D45">
        <w:rPr>
          <w:bCs/>
          <w:iCs/>
        </w:rPr>
        <w:t xml:space="preserve">cel puțin în unul din </w:t>
      </w:r>
      <w:r w:rsidRPr="00951D45">
        <w:rPr>
          <w:bCs/>
          <w:iCs/>
        </w:rPr>
        <w:t>următoarele domenii:</w:t>
      </w:r>
      <w:r w:rsidRPr="00951D45">
        <w:rPr>
          <w:b/>
          <w:iCs/>
        </w:rPr>
        <w:t xml:space="preserve"> </w:t>
      </w:r>
      <w:r w:rsidRPr="00951D45">
        <w:t>mediu, drept, administrație publică sau alte domenii relevante;</w:t>
      </w:r>
    </w:p>
    <w:p w14:paraId="155C0B82" w14:textId="77777777" w:rsidR="002A0235" w:rsidRPr="00951D45" w:rsidRDefault="002A0235" w:rsidP="00B112F2">
      <w:pPr>
        <w:pStyle w:val="TOC1"/>
      </w:pPr>
      <w:proofErr w:type="spellStart"/>
      <w:r w:rsidRPr="00951D45">
        <w:t>Experienţă</w:t>
      </w:r>
      <w:proofErr w:type="spellEnd"/>
      <w:r w:rsidRPr="00951D45">
        <w:t>:</w:t>
      </w:r>
    </w:p>
    <w:p w14:paraId="07323247" w14:textId="08C323C7" w:rsidR="002A0235" w:rsidRPr="00951D45" w:rsidRDefault="002A0235" w:rsidP="00B112F2">
      <w:pPr>
        <w:pStyle w:val="TOC1"/>
      </w:pPr>
      <w:r w:rsidRPr="00951D45">
        <w:t>-</w:t>
      </w:r>
      <w:r w:rsidRPr="00951D45">
        <w:rPr>
          <w:b/>
          <w:iCs/>
        </w:rPr>
        <w:tab/>
      </w:r>
      <w:r w:rsidRPr="00951D45">
        <w:t>Cel puțin 3 ani de experiență dovedită în furnizarea de servicii de consultanță sectorului public;</w:t>
      </w:r>
    </w:p>
    <w:p w14:paraId="2BBF7C2D" w14:textId="74299229" w:rsidR="002A0235" w:rsidRPr="00951D45" w:rsidRDefault="002A0235" w:rsidP="00B112F2">
      <w:pPr>
        <w:pStyle w:val="TOC1"/>
        <w:ind w:left="420" w:hanging="420"/>
      </w:pPr>
      <w:r w:rsidRPr="00951D45">
        <w:t>-</w:t>
      </w:r>
      <w:r w:rsidRPr="00951D45">
        <w:rPr>
          <w:b/>
          <w:iCs/>
        </w:rPr>
        <w:tab/>
      </w:r>
      <w:r w:rsidRPr="00951D45">
        <w:t xml:space="preserve">Experiență dovedită în dezvoltarea documentelor </w:t>
      </w:r>
      <w:r w:rsidR="00734C88" w:rsidRPr="00951D45">
        <w:t>AIR</w:t>
      </w:r>
      <w:r w:rsidRPr="00951D45">
        <w:t xml:space="preserve"> în conformitate cu metodologia națională și procesul de consultare / revizuire cu Comisia de stat respectivă;</w:t>
      </w:r>
    </w:p>
    <w:p w14:paraId="6C0B8E88" w14:textId="508B770F" w:rsidR="002A0235" w:rsidRPr="00951D45" w:rsidRDefault="002A0235" w:rsidP="00B112F2">
      <w:pPr>
        <w:pStyle w:val="TOC1"/>
        <w:ind w:left="420" w:hanging="420"/>
      </w:pPr>
      <w:r w:rsidRPr="00951D45">
        <w:t>-</w:t>
      </w:r>
      <w:r w:rsidRPr="00951D45">
        <w:rPr>
          <w:b/>
          <w:iCs/>
        </w:rPr>
        <w:tab/>
      </w:r>
      <w:r w:rsidRPr="00951D45">
        <w:t>Experiență dovedită în dezvoltarea actelor juridice în conformitate cu metodologiile naționale și procesele de promovare;</w:t>
      </w:r>
    </w:p>
    <w:p w14:paraId="1267DC7D" w14:textId="2D6E4C7C" w:rsidR="002A0235" w:rsidRPr="00951D45" w:rsidRDefault="002A0235" w:rsidP="00B112F2">
      <w:pPr>
        <w:pStyle w:val="TOC1"/>
        <w:ind w:left="420" w:hanging="420"/>
      </w:pPr>
      <w:r w:rsidRPr="00951D45">
        <w:t>-</w:t>
      </w:r>
      <w:r w:rsidRPr="00951D45">
        <w:rPr>
          <w:b/>
          <w:iCs/>
        </w:rPr>
        <w:tab/>
      </w:r>
      <w:r w:rsidRPr="00951D45">
        <w:t>Experiența anterioară în asistență pentru dezvoltare sau lucrări conexe pentru o organizație donatoare, instituții guvernamentale, ONG va fi un atu;</w:t>
      </w:r>
    </w:p>
    <w:p w14:paraId="651945CF" w14:textId="34B26E9A" w:rsidR="002A0235" w:rsidRPr="00951D45" w:rsidRDefault="002A0235" w:rsidP="00B112F2">
      <w:pPr>
        <w:pStyle w:val="TOC1"/>
      </w:pPr>
      <w:r w:rsidRPr="00951D45">
        <w:t>-</w:t>
      </w:r>
      <w:r w:rsidRPr="00951D45">
        <w:rPr>
          <w:b/>
          <w:iCs/>
        </w:rPr>
        <w:tab/>
      </w:r>
      <w:r w:rsidRPr="00951D45">
        <w:t xml:space="preserve">Cunoașterea politicilor și a legislației UE și a aspectelor economice și financiare ale aproximării UE va fi un </w:t>
      </w:r>
      <w:r w:rsidR="00734C88" w:rsidRPr="00951D45">
        <w:t>avantaj</w:t>
      </w:r>
      <w:r w:rsidRPr="00951D45">
        <w:t>;</w:t>
      </w:r>
    </w:p>
    <w:p w14:paraId="1597F224" w14:textId="24487268" w:rsidR="002A0235" w:rsidRPr="00951D45" w:rsidRDefault="002A0235" w:rsidP="00B112F2">
      <w:pPr>
        <w:pStyle w:val="TOC1"/>
      </w:pPr>
      <w:r w:rsidRPr="00951D45">
        <w:t>-</w:t>
      </w:r>
      <w:r w:rsidRPr="00951D45">
        <w:rPr>
          <w:b/>
          <w:iCs/>
        </w:rPr>
        <w:tab/>
      </w:r>
      <w:r w:rsidRPr="00951D45">
        <w:t>Cunoașterea politicilor din sectorul deșeurilor la nivel național și la nivelul UE va fi un avantaj</w:t>
      </w:r>
    </w:p>
    <w:p w14:paraId="0130FDB0" w14:textId="77777777" w:rsidR="002A0235" w:rsidRPr="00951D45" w:rsidRDefault="002A0235" w:rsidP="00B112F2">
      <w:pPr>
        <w:pStyle w:val="TOC1"/>
      </w:pPr>
      <w:r w:rsidRPr="00951D45">
        <w:t>Competențe:</w:t>
      </w:r>
    </w:p>
    <w:p w14:paraId="4F80FBAA" w14:textId="3C49DEC4" w:rsidR="002A0235" w:rsidRPr="00951D45" w:rsidRDefault="002A0235" w:rsidP="00B112F2">
      <w:pPr>
        <w:pStyle w:val="TOC1"/>
      </w:pPr>
      <w:r w:rsidRPr="00951D45">
        <w:t>-</w:t>
      </w:r>
      <w:r w:rsidRPr="00951D45">
        <w:rPr>
          <w:b/>
          <w:iCs/>
        </w:rPr>
        <w:tab/>
      </w:r>
      <w:r w:rsidRPr="00951D45">
        <w:t>Abilități analitice și de redactare.</w:t>
      </w:r>
    </w:p>
    <w:p w14:paraId="2243817A" w14:textId="3AEBA6BB" w:rsidR="002A0235" w:rsidRPr="00951D45" w:rsidRDefault="002A0235" w:rsidP="00B112F2">
      <w:pPr>
        <w:pStyle w:val="TOC1"/>
        <w:ind w:left="420" w:hanging="420"/>
      </w:pPr>
      <w:r w:rsidRPr="00951D45">
        <w:t>-</w:t>
      </w:r>
      <w:r w:rsidRPr="00951D45">
        <w:rPr>
          <w:b/>
          <w:iCs/>
        </w:rPr>
        <w:tab/>
      </w:r>
      <w:r w:rsidRPr="00951D45">
        <w:t>Abilitatea de a analiza, planifica, comunica eficient cu părțile interesate și de a prezenta idei în mod clar și eficient.</w:t>
      </w:r>
    </w:p>
    <w:p w14:paraId="12CAE6A9" w14:textId="602B14D4" w:rsidR="002A0235" w:rsidRPr="00951D45" w:rsidRDefault="002A0235" w:rsidP="00B112F2">
      <w:pPr>
        <w:pStyle w:val="TOC1"/>
      </w:pPr>
      <w:r w:rsidRPr="00951D45">
        <w:t>-</w:t>
      </w:r>
      <w:r w:rsidRPr="00951D45">
        <w:tab/>
        <w:t>Abilit</w:t>
      </w:r>
      <w:r w:rsidR="001232A8" w:rsidRPr="00951D45">
        <w:t>ăț</w:t>
      </w:r>
      <w:r w:rsidRPr="00951D45">
        <w:t>i excelente de comunicare.</w:t>
      </w:r>
    </w:p>
    <w:p w14:paraId="0CFFA3DC" w14:textId="77777777" w:rsidR="002A0235" w:rsidRPr="00951D45" w:rsidRDefault="002A0235" w:rsidP="00B112F2">
      <w:pPr>
        <w:pStyle w:val="TOC1"/>
      </w:pPr>
      <w:r w:rsidRPr="00951D45">
        <w:t>Limba:</w:t>
      </w:r>
    </w:p>
    <w:p w14:paraId="1DDC7732" w14:textId="78E0D3ED" w:rsidR="002A0235" w:rsidRPr="00951D45" w:rsidRDefault="002A0235" w:rsidP="00951D45">
      <w:pPr>
        <w:pStyle w:val="TOC1"/>
        <w:spacing w:before="0"/>
        <w:rPr>
          <w:bCs/>
          <w:iCs/>
        </w:rPr>
      </w:pPr>
      <w:r w:rsidRPr="00951D45">
        <w:t>Cunoștință de limbă română</w:t>
      </w:r>
      <w:r w:rsidRPr="00951D45">
        <w:rPr>
          <w:b/>
          <w:iCs/>
        </w:rPr>
        <w:t xml:space="preserve"> </w:t>
      </w:r>
      <w:r w:rsidRPr="00951D45">
        <w:rPr>
          <w:bCs/>
          <w:iCs/>
        </w:rPr>
        <w:t>și engleză</w:t>
      </w:r>
      <w:r w:rsidRPr="00951D45">
        <w:rPr>
          <w:bCs/>
        </w:rPr>
        <w:t>.</w:t>
      </w:r>
    </w:p>
    <w:p w14:paraId="345D347B" w14:textId="5E2491A9" w:rsidR="002A0235" w:rsidRPr="00951D45" w:rsidRDefault="001232A8" w:rsidP="00951D45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  <w:lang w:val="ro-MD"/>
        </w:rPr>
      </w:pP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>6.</w:t>
      </w: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ab/>
        <w:t>Oferta tehnică și financiară</w:t>
      </w:r>
    </w:p>
    <w:p w14:paraId="69E52404" w14:textId="395D2BBF" w:rsidR="00F22EEC" w:rsidRPr="00951D45" w:rsidRDefault="001232A8" w:rsidP="00951D45">
      <w:pPr>
        <w:tabs>
          <w:tab w:val="left" w:pos="426"/>
        </w:tabs>
        <w:spacing w:after="0" w:line="360" w:lineRule="auto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sz w:val="24"/>
          <w:szCs w:val="24"/>
          <w:lang w:val="ro-MD"/>
        </w:rPr>
        <w:t xml:space="preserve">Experții interesați vor depune la adresele de e-mail: </w:t>
      </w:r>
      <w:hyperlink r:id="rId10" w:history="1">
        <w:r w:rsidRPr="00951D45">
          <w:rPr>
            <w:rStyle w:val="Hyperlink"/>
            <w:rFonts w:ascii="Times New Roman" w:hAnsi="Times New Roman"/>
            <w:sz w:val="24"/>
            <w:szCs w:val="24"/>
            <w:lang w:val="ro-MD"/>
          </w:rPr>
          <w:t>dorin.andros@uipm.md</w:t>
        </w:r>
      </w:hyperlink>
      <w:r w:rsidRPr="00951D45">
        <w:rPr>
          <w:rFonts w:ascii="Times New Roman" w:hAnsi="Times New Roman"/>
          <w:sz w:val="24"/>
          <w:szCs w:val="24"/>
          <w:lang w:val="ro-MD"/>
        </w:rPr>
        <w:t xml:space="preserve"> următorul set de documente:</w:t>
      </w:r>
    </w:p>
    <w:p w14:paraId="38BAF2E6" w14:textId="77777777" w:rsidR="00951D45" w:rsidRPr="00951D45" w:rsidRDefault="00951D45" w:rsidP="00951D45">
      <w:pPr>
        <w:tabs>
          <w:tab w:val="left" w:pos="426"/>
        </w:tabs>
        <w:spacing w:after="0" w:line="276" w:lineRule="auto"/>
        <w:rPr>
          <w:rFonts w:ascii="Times New Roman" w:hAnsi="Times New Roman"/>
          <w:b/>
          <w:bCs/>
          <w:sz w:val="24"/>
          <w:szCs w:val="24"/>
          <w:lang w:val="ro-MD"/>
        </w:rPr>
      </w:pPr>
      <w:r w:rsidRPr="00951D45">
        <w:rPr>
          <w:rFonts w:ascii="Times New Roman" w:hAnsi="Times New Roman"/>
          <w:b/>
          <w:bCs/>
          <w:sz w:val="24"/>
          <w:szCs w:val="24"/>
          <w:lang w:val="ro-MD"/>
        </w:rPr>
        <w:t>Oferta tehnică va include:</w:t>
      </w:r>
    </w:p>
    <w:p w14:paraId="770540A3" w14:textId="77777777" w:rsidR="00951D45" w:rsidRPr="00951D45" w:rsidRDefault="00951D45" w:rsidP="00951D45">
      <w:pPr>
        <w:pStyle w:val="ListParagraph"/>
        <w:numPr>
          <w:ilvl w:val="0"/>
          <w:numId w:val="16"/>
        </w:numPr>
        <w:shd w:val="clear" w:color="auto" w:fill="FFFFFF"/>
        <w:tabs>
          <w:tab w:val="left" w:pos="164"/>
          <w:tab w:val="left" w:pos="284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951D45">
        <w:rPr>
          <w:rFonts w:ascii="Times New Roman" w:hAnsi="Times New Roman"/>
          <w:iCs/>
          <w:sz w:val="24"/>
          <w:szCs w:val="24"/>
          <w:lang w:val="ro-RO"/>
        </w:rPr>
        <w:t xml:space="preserve">CV-ul </w:t>
      </w:r>
      <w:proofErr w:type="spellStart"/>
      <w:r w:rsidRPr="00951D45">
        <w:rPr>
          <w:rFonts w:ascii="Times New Roman" w:hAnsi="Times New Roman"/>
          <w:iCs/>
          <w:sz w:val="24"/>
          <w:szCs w:val="24"/>
          <w:lang w:val="ro-RO"/>
        </w:rPr>
        <w:t>aplicantului</w:t>
      </w:r>
      <w:proofErr w:type="spellEnd"/>
      <w:r w:rsidRPr="00951D45">
        <w:rPr>
          <w:rFonts w:ascii="Times New Roman" w:hAnsi="Times New Roman"/>
          <w:iCs/>
          <w:sz w:val="24"/>
          <w:szCs w:val="24"/>
          <w:lang w:val="ro-RO"/>
        </w:rPr>
        <w:t>;</w:t>
      </w:r>
    </w:p>
    <w:p w14:paraId="1F8D9A50" w14:textId="77777777" w:rsidR="00951D45" w:rsidRPr="00951D45" w:rsidRDefault="00951D45" w:rsidP="00951D45">
      <w:pPr>
        <w:pStyle w:val="ListParagraph"/>
        <w:numPr>
          <w:ilvl w:val="0"/>
          <w:numId w:val="16"/>
        </w:numPr>
        <w:shd w:val="clear" w:color="auto" w:fill="FFFFFF"/>
        <w:tabs>
          <w:tab w:val="left" w:pos="164"/>
          <w:tab w:val="left" w:pos="284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951D45">
        <w:rPr>
          <w:rFonts w:ascii="Times New Roman" w:hAnsi="Times New Roman"/>
          <w:iCs/>
          <w:sz w:val="24"/>
          <w:szCs w:val="24"/>
          <w:lang w:val="ro-RO"/>
        </w:rPr>
        <w:t>Descrierea metodologiei de realizare a sarcinilor</w:t>
      </w:r>
    </w:p>
    <w:p w14:paraId="1665B486" w14:textId="30BFD1E0" w:rsidR="00951D45" w:rsidRPr="00951D45" w:rsidRDefault="00951D45" w:rsidP="00951D45">
      <w:pPr>
        <w:pStyle w:val="ListParagraph"/>
        <w:numPr>
          <w:ilvl w:val="0"/>
          <w:numId w:val="16"/>
        </w:numPr>
        <w:shd w:val="clear" w:color="auto" w:fill="FFFFFF"/>
        <w:tabs>
          <w:tab w:val="left" w:pos="164"/>
          <w:tab w:val="left" w:pos="284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951D45">
        <w:rPr>
          <w:rFonts w:ascii="Times New Roman" w:hAnsi="Times New Roman"/>
          <w:iCs/>
          <w:sz w:val="24"/>
          <w:szCs w:val="24"/>
          <w:lang w:val="ro-RO"/>
        </w:rPr>
        <w:t xml:space="preserve">Comentarii și sugestii asupra </w:t>
      </w:r>
      <w:r w:rsidR="00313186">
        <w:rPr>
          <w:rFonts w:ascii="Times New Roman" w:hAnsi="Times New Roman"/>
          <w:iCs/>
          <w:sz w:val="24"/>
          <w:szCs w:val="24"/>
          <w:lang w:val="ro-RO"/>
        </w:rPr>
        <w:t xml:space="preserve">caietului de </w:t>
      </w:r>
      <w:proofErr w:type="spellStart"/>
      <w:r w:rsidR="00313186">
        <w:rPr>
          <w:rFonts w:ascii="Times New Roman" w:hAnsi="Times New Roman"/>
          <w:iCs/>
          <w:sz w:val="24"/>
          <w:szCs w:val="24"/>
          <w:lang w:val="ro-RO"/>
        </w:rPr>
        <w:t>saricini</w:t>
      </w:r>
      <w:proofErr w:type="spellEnd"/>
    </w:p>
    <w:p w14:paraId="56CB3AC4" w14:textId="6F644A8F" w:rsidR="00951D45" w:rsidRPr="00951D45" w:rsidRDefault="00313186" w:rsidP="00B112F2">
      <w:pPr>
        <w:pStyle w:val="ListParagraph"/>
        <w:numPr>
          <w:ilvl w:val="0"/>
          <w:numId w:val="16"/>
        </w:numPr>
        <w:shd w:val="clear" w:color="auto" w:fill="FFFFFF"/>
        <w:tabs>
          <w:tab w:val="left" w:pos="284"/>
          <w:tab w:val="left" w:pos="426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/>
          <w:iCs/>
          <w:sz w:val="24"/>
          <w:szCs w:val="24"/>
          <w:lang w:val="ro-RO"/>
        </w:rPr>
      </w:pPr>
      <w:r>
        <w:rPr>
          <w:rFonts w:ascii="Times New Roman" w:hAnsi="Times New Roman"/>
          <w:iCs/>
          <w:sz w:val="24"/>
          <w:szCs w:val="24"/>
          <w:lang w:val="ro-RO"/>
        </w:rPr>
        <w:t>Scrisori de recomandare</w:t>
      </w:r>
      <w:r w:rsidR="00951D45" w:rsidRPr="00951D45">
        <w:rPr>
          <w:rFonts w:ascii="Times New Roman" w:hAnsi="Times New Roman"/>
          <w:iCs/>
          <w:sz w:val="24"/>
          <w:szCs w:val="24"/>
          <w:lang w:val="ro-RO"/>
        </w:rPr>
        <w:t xml:space="preserve"> / acte privind confirmarea capacității / experienței anterioare în elaborare unor acte    similare</w:t>
      </w:r>
    </w:p>
    <w:p w14:paraId="4D9A52FC" w14:textId="77777777" w:rsidR="00951D45" w:rsidRPr="00951D45" w:rsidRDefault="00951D45" w:rsidP="00951D4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ro-MD"/>
        </w:rPr>
      </w:pPr>
      <w:r w:rsidRPr="00951D45">
        <w:rPr>
          <w:rFonts w:ascii="Times New Roman" w:hAnsi="Times New Roman"/>
          <w:b/>
          <w:bCs/>
          <w:i/>
          <w:iCs/>
          <w:sz w:val="24"/>
          <w:szCs w:val="24"/>
          <w:lang w:val="ro-MD"/>
        </w:rPr>
        <w:t xml:space="preserve">Oferta financiară va include </w:t>
      </w:r>
      <w:r w:rsidRPr="00951D45">
        <w:rPr>
          <w:rFonts w:ascii="Times New Roman" w:hAnsi="Times New Roman"/>
          <w:sz w:val="24"/>
          <w:szCs w:val="24"/>
          <w:lang w:val="ro-MD"/>
        </w:rPr>
        <w:t>costul integral pentru elaborarea setului de acte conform descrierilor de la compartimentele 3 și 4, s</w:t>
      </w:r>
      <w:proofErr w:type="spellStart"/>
      <w:r w:rsidRPr="00951D45">
        <w:rPr>
          <w:rFonts w:ascii="Times New Roman" w:hAnsi="Times New Roman"/>
          <w:iCs/>
          <w:sz w:val="24"/>
          <w:szCs w:val="24"/>
          <w:lang w:val="ro-RO"/>
        </w:rPr>
        <w:t>pecificațiile</w:t>
      </w:r>
      <w:proofErr w:type="spellEnd"/>
      <w:r w:rsidRPr="00951D45">
        <w:rPr>
          <w:rFonts w:ascii="Times New Roman" w:hAnsi="Times New Roman"/>
          <w:iCs/>
          <w:sz w:val="24"/>
          <w:szCs w:val="24"/>
          <w:lang w:val="ro-RO"/>
        </w:rPr>
        <w:t xml:space="preserve"> de preț fiind incluse în Formularul 4.2</w:t>
      </w:r>
      <w:r w:rsidRPr="00951D45">
        <w:rPr>
          <w:rFonts w:ascii="Times New Roman" w:hAnsi="Times New Roman"/>
          <w:sz w:val="24"/>
          <w:szCs w:val="24"/>
          <w:lang w:val="ro-MD"/>
        </w:rPr>
        <w:t xml:space="preserve"> anexat mai jos.</w:t>
      </w:r>
    </w:p>
    <w:p w14:paraId="655D2B4E" w14:textId="77777777" w:rsidR="0096601B" w:rsidRPr="00951D45" w:rsidRDefault="0096601B" w:rsidP="0096601B">
      <w:pPr>
        <w:spacing w:after="0" w:line="240" w:lineRule="auto"/>
        <w:rPr>
          <w:rFonts w:ascii="Times New Roman" w:hAnsi="Times New Roman"/>
          <w:sz w:val="24"/>
          <w:szCs w:val="24"/>
          <w:lang w:val="ro-MD"/>
        </w:rPr>
        <w:sectPr w:rsidR="0096601B" w:rsidRPr="00951D45" w:rsidSect="00951D45">
          <w:footerReference w:type="default" r:id="rId11"/>
          <w:headerReference w:type="first" r:id="rId12"/>
          <w:footerReference w:type="first" r:id="rId13"/>
          <w:pgSz w:w="11907" w:h="16840" w:code="9"/>
          <w:pgMar w:top="-709" w:right="1134" w:bottom="289" w:left="1170" w:header="270" w:footer="309" w:gutter="0"/>
          <w:pgNumType w:start="1"/>
          <w:cols w:space="720"/>
          <w:titlePg/>
          <w:docGrid w:linePitch="360"/>
        </w:sectPr>
      </w:pPr>
    </w:p>
    <w:tbl>
      <w:tblPr>
        <w:tblpPr w:leftFromText="180" w:rightFromText="180" w:vertAnchor="page" w:horzAnchor="margin" w:tblpXSpec="center" w:tblpY="940"/>
        <w:tblOverlap w:val="never"/>
        <w:tblW w:w="14175" w:type="dxa"/>
        <w:tblLayout w:type="fixed"/>
        <w:tblLook w:val="04A0" w:firstRow="1" w:lastRow="0" w:firstColumn="1" w:lastColumn="0" w:noHBand="0" w:noVBand="1"/>
      </w:tblPr>
      <w:tblGrid>
        <w:gridCol w:w="236"/>
        <w:gridCol w:w="1294"/>
        <w:gridCol w:w="2723"/>
        <w:gridCol w:w="7987"/>
        <w:gridCol w:w="978"/>
        <w:gridCol w:w="957"/>
      </w:tblGrid>
      <w:tr w:rsidR="0096601B" w:rsidRPr="00D97734" w14:paraId="79AEB2DE" w14:textId="77777777" w:rsidTr="00D434EE">
        <w:trPr>
          <w:gridAfter w:val="1"/>
          <w:wAfter w:w="957" w:type="dxa"/>
          <w:trHeight w:val="697"/>
        </w:trPr>
        <w:tc>
          <w:tcPr>
            <w:tcW w:w="13218" w:type="dxa"/>
            <w:gridSpan w:val="5"/>
            <w:shd w:val="clear" w:color="auto" w:fill="auto"/>
            <w:vAlign w:val="center"/>
          </w:tcPr>
          <w:p w14:paraId="5C385F59" w14:textId="77777777" w:rsidR="0096601B" w:rsidRPr="00D97734" w:rsidRDefault="0096601B" w:rsidP="0096601B">
            <w:pPr>
              <w:pStyle w:val="Heading2"/>
              <w:rPr>
                <w:rFonts w:ascii="Times New Roman" w:hAnsi="Times New Roman" w:cs="Times New Roman"/>
                <w:color w:val="auto"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 w:cs="Times New Roman"/>
                <w:color w:val="auto"/>
                <w:sz w:val="20"/>
                <w:szCs w:val="20"/>
                <w:lang w:val="ro-MD"/>
              </w:rPr>
              <w:lastRenderedPageBreak/>
              <w:br w:type="page"/>
              <w:t>Specificații de preț (F4.2)</w:t>
            </w:r>
          </w:p>
        </w:tc>
      </w:tr>
      <w:tr w:rsidR="0096601B" w:rsidRPr="00D97734" w14:paraId="62A99A63" w14:textId="77777777" w:rsidTr="00D434EE">
        <w:trPr>
          <w:gridAfter w:val="1"/>
          <w:wAfter w:w="957" w:type="dxa"/>
        </w:trPr>
        <w:tc>
          <w:tcPr>
            <w:tcW w:w="1321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CD19A" w14:textId="4EF3EEBA" w:rsidR="0096601B" w:rsidRPr="00D97734" w:rsidRDefault="0096601B" w:rsidP="0096601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  <w:t xml:space="preserve">[Acest tabel va fi completat de către ofertant în coloanele </w:t>
            </w:r>
            <w:r w:rsidR="00B112F2" w:rsidRPr="00D97734"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  <w:t>4</w:t>
            </w:r>
            <w:r w:rsidRPr="00D97734"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  <w:t>,iar de către autoritatea contractantă – în coloanele 1,2</w:t>
            </w:r>
            <w:r w:rsidR="00B112F2" w:rsidRPr="00D97734"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  <w:t>,3</w:t>
            </w:r>
            <w:r w:rsidRPr="00D97734"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  <w:t>]</w:t>
            </w:r>
          </w:p>
          <w:p w14:paraId="2B010F02" w14:textId="02942CF1" w:rsidR="00D434EE" w:rsidRPr="00D97734" w:rsidRDefault="00D434EE" w:rsidP="0096601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</w:pPr>
          </w:p>
        </w:tc>
      </w:tr>
      <w:tr w:rsidR="0096601B" w:rsidRPr="00D97734" w14:paraId="55F20845" w14:textId="77777777" w:rsidTr="00D434EE">
        <w:trPr>
          <w:gridAfter w:val="1"/>
          <w:wAfter w:w="957" w:type="dxa"/>
        </w:trPr>
        <w:tc>
          <w:tcPr>
            <w:tcW w:w="1321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6539B" w14:textId="77777777" w:rsidR="0096601B" w:rsidRPr="00D97734" w:rsidRDefault="0096601B" w:rsidP="0096601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</w:pPr>
          </w:p>
        </w:tc>
      </w:tr>
      <w:tr w:rsidR="00D97734" w:rsidRPr="00D97734" w14:paraId="581D512C" w14:textId="77777777" w:rsidTr="00D434EE">
        <w:trPr>
          <w:gridAfter w:val="1"/>
          <w:wAfter w:w="957" w:type="dxa"/>
        </w:trPr>
        <w:tc>
          <w:tcPr>
            <w:tcW w:w="1321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CDF40" w14:textId="77777777" w:rsidR="00D97734" w:rsidRPr="00D97734" w:rsidRDefault="00D97734" w:rsidP="0096601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MD"/>
              </w:rPr>
            </w:pPr>
          </w:p>
        </w:tc>
      </w:tr>
      <w:tr w:rsidR="0096601B" w:rsidRPr="00D97734" w14:paraId="0F187C38" w14:textId="77777777" w:rsidTr="00D434EE">
        <w:trPr>
          <w:trHeight w:val="1024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94BFED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Cod CPV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93B985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 xml:space="preserve">Denumirea bunurilor </w:t>
            </w:r>
            <w:proofErr w:type="spellStart"/>
            <w:r w:rsidRPr="00D97734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şi</w:t>
            </w:r>
            <w:proofErr w:type="spellEnd"/>
            <w:r w:rsidRPr="00D97734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/sau a serviciilor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0F5AA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Cantitatea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D4623" w14:textId="72B1B9FE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Preț unitar,  (inclusiv TVA 0%)lei</w:t>
            </w:r>
          </w:p>
        </w:tc>
      </w:tr>
      <w:tr w:rsidR="0096601B" w:rsidRPr="00D97734" w14:paraId="5544BD60" w14:textId="77777777" w:rsidTr="00D434EE">
        <w:trPr>
          <w:trHeight w:val="283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191B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F375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9065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sz w:val="20"/>
                <w:szCs w:val="20"/>
                <w:lang w:val="ro-MD"/>
              </w:rPr>
              <w:t>3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31B5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sz w:val="20"/>
                <w:szCs w:val="20"/>
                <w:lang w:val="ro-MD"/>
              </w:rPr>
              <w:t>4</w:t>
            </w:r>
          </w:p>
        </w:tc>
      </w:tr>
      <w:tr w:rsidR="0096601B" w:rsidRPr="00D97734" w14:paraId="541180E2" w14:textId="77777777" w:rsidTr="00D434EE">
        <w:trPr>
          <w:trHeight w:val="872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F6CC" w14:textId="3785FB4B" w:rsidR="0096601B" w:rsidRPr="00D97734" w:rsidRDefault="0096601B" w:rsidP="0096601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sz w:val="20"/>
                <w:szCs w:val="20"/>
                <w:lang w:val="ro-RO" w:eastAsia="ro-RO"/>
              </w:rPr>
              <w:t>71241000-9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D1AB" w14:textId="0363C460" w:rsidR="0096601B" w:rsidRPr="00D97734" w:rsidRDefault="0096601B" w:rsidP="0096601B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val="en-GB"/>
              </w:rPr>
            </w:pPr>
            <w:r w:rsidRPr="00D97734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Studii de fezabilitate, servicii de </w:t>
            </w:r>
            <w:proofErr w:type="spellStart"/>
            <w:r w:rsidRPr="00D97734">
              <w:rPr>
                <w:rFonts w:ascii="Times New Roman" w:hAnsi="Times New Roman"/>
                <w:sz w:val="20"/>
                <w:szCs w:val="20"/>
                <w:lang w:val="ro-RO" w:eastAsia="ro-RO"/>
              </w:rPr>
              <w:t>consultanţă</w:t>
            </w:r>
            <w:proofErr w:type="spellEnd"/>
            <w:r w:rsidRPr="00D97734">
              <w:rPr>
                <w:rFonts w:ascii="Times New Roman" w:hAnsi="Times New Roman"/>
                <w:sz w:val="20"/>
                <w:szCs w:val="20"/>
                <w:lang w:val="ro-RO" w:eastAsia="ro-RO"/>
              </w:rPr>
              <w:t>, analize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8BC8" w14:textId="77777777" w:rsidR="00D434EE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sz w:val="20"/>
                <w:szCs w:val="20"/>
              </w:rPr>
              <w:t>Regulament privind vehiculele scoase din uz;</w:t>
            </w:r>
          </w:p>
          <w:p w14:paraId="376A70E4" w14:textId="77777777" w:rsidR="00D434EE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iCs/>
                <w:sz w:val="20"/>
                <w:szCs w:val="20"/>
              </w:rPr>
              <w:t>P</w:t>
            </w:r>
            <w:r w:rsidRPr="00D97734">
              <w:rPr>
                <w:sz w:val="20"/>
                <w:szCs w:val="20"/>
              </w:rPr>
              <w:t xml:space="preserve">roiectului </w:t>
            </w:r>
            <w:r w:rsidRPr="00D97734">
              <w:rPr>
                <w:iCs/>
                <w:sz w:val="20"/>
                <w:szCs w:val="20"/>
              </w:rPr>
              <w:t>h</w:t>
            </w:r>
            <w:r w:rsidRPr="00D97734">
              <w:rPr>
                <w:sz w:val="20"/>
                <w:szCs w:val="20"/>
              </w:rPr>
              <w:t xml:space="preserve">otărârii </w:t>
            </w:r>
            <w:r w:rsidRPr="00D97734">
              <w:rPr>
                <w:iCs/>
                <w:sz w:val="20"/>
                <w:szCs w:val="20"/>
              </w:rPr>
              <w:t xml:space="preserve">de </w:t>
            </w:r>
            <w:r w:rsidRPr="00D97734">
              <w:rPr>
                <w:sz w:val="20"/>
                <w:szCs w:val="20"/>
              </w:rPr>
              <w:t>Guvern;</w:t>
            </w:r>
          </w:p>
          <w:p w14:paraId="0979B0C6" w14:textId="77777777" w:rsidR="00D434EE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sz w:val="20"/>
                <w:szCs w:val="20"/>
              </w:rPr>
              <w:t>Proiectul Notei de fundamentare;</w:t>
            </w:r>
          </w:p>
          <w:p w14:paraId="1C7F5C85" w14:textId="77777777" w:rsidR="00D434EE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iCs/>
                <w:sz w:val="20"/>
                <w:szCs w:val="20"/>
              </w:rPr>
              <w:t xml:space="preserve">Analiza Impactului de Reglementare </w:t>
            </w:r>
            <w:r w:rsidRPr="00D97734">
              <w:rPr>
                <w:sz w:val="20"/>
                <w:szCs w:val="20"/>
              </w:rPr>
              <w:t>în conformitate cu Metodologia națională aprobată prin Hotărârea Guvernului nr. 23 din 18.01.201</w:t>
            </w:r>
            <w:r w:rsidRPr="00D97734">
              <w:rPr>
                <w:iCs/>
                <w:sz w:val="20"/>
                <w:szCs w:val="20"/>
              </w:rPr>
              <w:t>9;</w:t>
            </w:r>
          </w:p>
          <w:p w14:paraId="5C241065" w14:textId="77777777" w:rsidR="00D434EE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sz w:val="20"/>
                <w:szCs w:val="20"/>
              </w:rPr>
              <w:t>Elaborarea Tabelului de concordanță;</w:t>
            </w:r>
          </w:p>
          <w:p w14:paraId="6E95DC1D" w14:textId="77777777" w:rsidR="00D434EE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sz w:val="20"/>
                <w:szCs w:val="20"/>
              </w:rPr>
              <w:t>Elabor</w:t>
            </w:r>
            <w:r w:rsidRPr="00D97734">
              <w:rPr>
                <w:iCs/>
                <w:sz w:val="20"/>
                <w:szCs w:val="20"/>
              </w:rPr>
              <w:t>area</w:t>
            </w:r>
            <w:r w:rsidRPr="00D97734">
              <w:rPr>
                <w:sz w:val="20"/>
                <w:szCs w:val="20"/>
              </w:rPr>
              <w:t xml:space="preserve"> </w:t>
            </w:r>
            <w:r w:rsidRPr="00D97734">
              <w:rPr>
                <w:iCs/>
                <w:sz w:val="20"/>
                <w:szCs w:val="20"/>
              </w:rPr>
              <w:t>T</w:t>
            </w:r>
            <w:r w:rsidRPr="00D97734">
              <w:rPr>
                <w:sz w:val="20"/>
                <w:szCs w:val="20"/>
              </w:rPr>
              <w:t>abelul</w:t>
            </w:r>
            <w:r w:rsidRPr="00D97734">
              <w:rPr>
                <w:iCs/>
                <w:sz w:val="20"/>
                <w:szCs w:val="20"/>
              </w:rPr>
              <w:t>ui</w:t>
            </w:r>
            <w:r w:rsidRPr="00D97734">
              <w:rPr>
                <w:sz w:val="20"/>
                <w:szCs w:val="20"/>
              </w:rPr>
              <w:t xml:space="preserve"> de sinteză;</w:t>
            </w:r>
          </w:p>
          <w:p w14:paraId="1C209511" w14:textId="77777777" w:rsidR="00D434EE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sz w:val="20"/>
                <w:szCs w:val="20"/>
              </w:rPr>
              <w:t>Participarea în cadrul ședințelor Comitetului de Coordonare, ședințe organizate de Ministerul Agriculturii, Dezvoltării Regionale și Mediului și alte părți interesate cu privire la rezultatele misiunii;</w:t>
            </w:r>
          </w:p>
          <w:p w14:paraId="0AE59A18" w14:textId="3F205722" w:rsidR="00231C36" w:rsidRPr="00D97734" w:rsidRDefault="00D434EE" w:rsidP="00951D45">
            <w:pPr>
              <w:pStyle w:val="TOC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97734">
              <w:rPr>
                <w:bCs/>
                <w:iCs/>
                <w:sz w:val="20"/>
                <w:szCs w:val="20"/>
              </w:rPr>
              <w:t>Acordarea suportului</w:t>
            </w:r>
            <w:r w:rsidRPr="00D97734">
              <w:rPr>
                <w:bCs/>
                <w:sz w:val="20"/>
                <w:szCs w:val="20"/>
              </w:rPr>
              <w:t xml:space="preserve"> M</w:t>
            </w:r>
            <w:r w:rsidRPr="00D97734">
              <w:rPr>
                <w:bCs/>
                <w:iCs/>
                <w:sz w:val="20"/>
                <w:szCs w:val="20"/>
              </w:rPr>
              <w:t xml:space="preserve">inisterului </w:t>
            </w:r>
            <w:r w:rsidRPr="00D97734">
              <w:rPr>
                <w:bCs/>
                <w:sz w:val="20"/>
                <w:szCs w:val="20"/>
              </w:rPr>
              <w:t>A</w:t>
            </w:r>
            <w:r w:rsidRPr="00D97734">
              <w:rPr>
                <w:bCs/>
                <w:iCs/>
                <w:sz w:val="20"/>
                <w:szCs w:val="20"/>
              </w:rPr>
              <w:t>griculturii, Dezvoltării Regionale și Mediului</w:t>
            </w:r>
            <w:r w:rsidRPr="00D97734">
              <w:rPr>
                <w:sz w:val="20"/>
                <w:szCs w:val="20"/>
              </w:rPr>
              <w:t xml:space="preserve"> în procesul de consultare în cadrul Grupului de lucru pentru reglementarea activității antreprenoriale, dacă este necesar, și în consultările guvernamentale.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4A56" w14:textId="77777777" w:rsidR="0096601B" w:rsidRPr="00D97734" w:rsidRDefault="0096601B" w:rsidP="0096601B">
            <w:pPr>
              <w:spacing w:after="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</w:tr>
      <w:tr w:rsidR="0096601B" w:rsidRPr="00D97734" w14:paraId="27FA7D4C" w14:textId="77777777" w:rsidTr="00D434EE">
        <w:trPr>
          <w:trHeight w:val="397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4E6B" w14:textId="77777777" w:rsidR="0096601B" w:rsidRPr="00D97734" w:rsidRDefault="0096601B" w:rsidP="0096601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ro-MD"/>
              </w:rPr>
            </w:pPr>
            <w:r w:rsidRPr="00D97734">
              <w:rPr>
                <w:rFonts w:ascii="Times New Roman" w:hAnsi="Times New Roman"/>
                <w:b/>
                <w:sz w:val="20"/>
                <w:szCs w:val="20"/>
                <w:lang w:val="ro-MD"/>
              </w:rPr>
              <w:t>TOTAL</w:t>
            </w:r>
          </w:p>
        </w:tc>
        <w:tc>
          <w:tcPr>
            <w:tcW w:w="12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436C" w14:textId="77777777" w:rsidR="0096601B" w:rsidRPr="00D97734" w:rsidRDefault="0096601B" w:rsidP="0096601B">
            <w:pPr>
              <w:spacing w:after="0"/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</w:tr>
      <w:tr w:rsidR="0096601B" w:rsidRPr="00D97734" w14:paraId="1ECA5427" w14:textId="77777777" w:rsidTr="00D434EE">
        <w:trPr>
          <w:gridAfter w:val="5"/>
          <w:wAfter w:w="13939" w:type="dxa"/>
          <w:trHeight w:val="397"/>
        </w:trPr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A59823" w14:textId="77777777" w:rsidR="0096601B" w:rsidRPr="00D97734" w:rsidRDefault="0096601B" w:rsidP="0096601B">
            <w:pPr>
              <w:tabs>
                <w:tab w:val="left" w:pos="6120"/>
              </w:tabs>
              <w:rPr>
                <w:rFonts w:ascii="Times New Roman" w:hAnsi="Times New Roman"/>
                <w:sz w:val="20"/>
                <w:szCs w:val="20"/>
                <w:lang w:val="ro-MD"/>
              </w:rPr>
            </w:pPr>
          </w:p>
        </w:tc>
      </w:tr>
    </w:tbl>
    <w:p w14:paraId="53815BF9" w14:textId="2B0BA847" w:rsidR="0096601B" w:rsidRPr="00D97734" w:rsidRDefault="0096601B" w:rsidP="0096601B">
      <w:pPr>
        <w:framePr w:w="15162" w:hSpace="180" w:wrap="around" w:vAnchor="page" w:hAnchor="page" w:x="1486" w:y="8491"/>
        <w:ind w:left="-142" w:firstLine="142"/>
        <w:rPr>
          <w:rFonts w:ascii="Times New Roman" w:hAnsi="Times New Roman"/>
          <w:sz w:val="20"/>
          <w:szCs w:val="20"/>
          <w:lang w:val="ro-MD"/>
        </w:rPr>
      </w:pPr>
      <w:r w:rsidRPr="00D97734">
        <w:rPr>
          <w:rFonts w:ascii="Times New Roman" w:hAnsi="Times New Roman"/>
          <w:sz w:val="20"/>
          <w:szCs w:val="20"/>
          <w:lang w:val="ro-MD"/>
        </w:rPr>
        <w:t xml:space="preserve">Semnat: _______________ Numele, Prenumele:  _____________________________  În calitate de: ______________ </w:t>
      </w:r>
    </w:p>
    <w:p w14:paraId="65A08FE0" w14:textId="70E8B8EF" w:rsidR="0096601B" w:rsidRPr="00D97734" w:rsidRDefault="0096601B" w:rsidP="0096601B">
      <w:pPr>
        <w:spacing w:after="0" w:line="240" w:lineRule="auto"/>
        <w:ind w:left="720" w:firstLine="414"/>
        <w:rPr>
          <w:rFonts w:ascii="Times New Roman" w:hAnsi="Times New Roman"/>
          <w:sz w:val="20"/>
          <w:szCs w:val="20"/>
          <w:lang w:val="ro-MD"/>
        </w:rPr>
      </w:pPr>
      <w:r w:rsidRPr="00D97734">
        <w:rPr>
          <w:rFonts w:ascii="Times New Roman" w:hAnsi="Times New Roman"/>
          <w:bCs/>
          <w:iCs/>
          <w:sz w:val="20"/>
          <w:szCs w:val="20"/>
          <w:lang w:val="ro-MD"/>
        </w:rPr>
        <w:t>Ofertantul: _______________________ Adresa: ________________________________________________________</w:t>
      </w:r>
    </w:p>
    <w:sectPr w:rsidR="0096601B" w:rsidRPr="00D97734" w:rsidSect="0096601B">
      <w:pgSz w:w="16840" w:h="11907" w:orient="landscape" w:code="9"/>
      <w:pgMar w:top="1168" w:right="295" w:bottom="1134" w:left="289" w:header="272" w:footer="3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0DA84" w14:textId="77777777" w:rsidR="003E26B1" w:rsidRDefault="003E26B1" w:rsidP="0028216D">
      <w:pPr>
        <w:spacing w:after="0" w:line="240" w:lineRule="auto"/>
      </w:pPr>
      <w:r>
        <w:separator/>
      </w:r>
    </w:p>
  </w:endnote>
  <w:endnote w:type="continuationSeparator" w:id="0">
    <w:p w14:paraId="04599276" w14:textId="77777777" w:rsidR="003E26B1" w:rsidRDefault="003E26B1" w:rsidP="0028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500126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193A1F29" w14:textId="18EFD600" w:rsidR="00734C88" w:rsidRPr="00734C88" w:rsidRDefault="00734C88">
        <w:pPr>
          <w:pStyle w:val="Footer"/>
          <w:jc w:val="right"/>
          <w:rPr>
            <w:rFonts w:ascii="Times New Roman" w:hAnsi="Times New Roman"/>
          </w:rPr>
        </w:pPr>
        <w:r w:rsidRPr="00734C88">
          <w:rPr>
            <w:rFonts w:ascii="Times New Roman" w:hAnsi="Times New Roman"/>
          </w:rPr>
          <w:fldChar w:fldCharType="begin"/>
        </w:r>
        <w:r w:rsidRPr="00734C88">
          <w:rPr>
            <w:rFonts w:ascii="Times New Roman" w:hAnsi="Times New Roman"/>
          </w:rPr>
          <w:instrText xml:space="preserve"> PAGE   \* MERGEFORMAT </w:instrText>
        </w:r>
        <w:r w:rsidRPr="00734C88">
          <w:rPr>
            <w:rFonts w:ascii="Times New Roman" w:hAnsi="Times New Roman"/>
          </w:rPr>
          <w:fldChar w:fldCharType="separate"/>
        </w:r>
        <w:r w:rsidR="0025088F">
          <w:rPr>
            <w:rFonts w:ascii="Times New Roman" w:hAnsi="Times New Roman"/>
            <w:noProof/>
          </w:rPr>
          <w:t>6</w:t>
        </w:r>
        <w:r w:rsidRPr="00734C88">
          <w:rPr>
            <w:rFonts w:ascii="Times New Roman" w:hAnsi="Times New Roman"/>
            <w:noProof/>
          </w:rPr>
          <w:fldChar w:fldCharType="end"/>
        </w:r>
      </w:p>
    </w:sdtContent>
  </w:sdt>
  <w:p w14:paraId="1CDB0421" w14:textId="77777777" w:rsidR="00734C88" w:rsidRDefault="00734C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AAEB7" w14:textId="67621C2C" w:rsidR="00017087" w:rsidRPr="00A74C6C" w:rsidRDefault="00017087" w:rsidP="0028216D">
    <w:pPr>
      <w:ind w:right="-27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04864" w14:textId="77777777" w:rsidR="003E26B1" w:rsidRDefault="003E26B1" w:rsidP="0028216D">
      <w:pPr>
        <w:spacing w:after="0" w:line="240" w:lineRule="auto"/>
      </w:pPr>
      <w:r>
        <w:separator/>
      </w:r>
    </w:p>
  </w:footnote>
  <w:footnote w:type="continuationSeparator" w:id="0">
    <w:p w14:paraId="48D1D0AE" w14:textId="77777777" w:rsidR="003E26B1" w:rsidRDefault="003E26B1" w:rsidP="0028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78BA3" w14:textId="50E754B0" w:rsidR="00017087" w:rsidRPr="00B74F4F" w:rsidRDefault="00017087" w:rsidP="0096601B">
    <w:pPr>
      <w:tabs>
        <w:tab w:val="left" w:pos="2867"/>
      </w:tabs>
    </w:pPr>
  </w:p>
  <w:p w14:paraId="0864DB7D" w14:textId="0E1BA623" w:rsidR="00017087" w:rsidRPr="00B74F4F" w:rsidRDefault="00017087" w:rsidP="0028216D"/>
  <w:p w14:paraId="2044F3D9" w14:textId="77777777" w:rsidR="00017087" w:rsidRPr="00B74F4F" w:rsidRDefault="00017087" w:rsidP="0028216D">
    <w:pPr>
      <w:ind w:firstLine="720"/>
    </w:pPr>
  </w:p>
  <w:p w14:paraId="387D2E94" w14:textId="7916F9EB" w:rsidR="00017087" w:rsidRPr="00822509" w:rsidRDefault="00017087" w:rsidP="00FD3C17">
    <w:pPr>
      <w:spacing w:after="0" w:line="240" w:lineRule="auto"/>
      <w:rPr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24"/>
    <w:multiLevelType w:val="hybridMultilevel"/>
    <w:tmpl w:val="9858D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6738"/>
    <w:multiLevelType w:val="hybridMultilevel"/>
    <w:tmpl w:val="E092C4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C7670"/>
    <w:multiLevelType w:val="hybridMultilevel"/>
    <w:tmpl w:val="89AAC50E"/>
    <w:lvl w:ilvl="0" w:tplc="CDE43E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D2659"/>
    <w:multiLevelType w:val="hybridMultilevel"/>
    <w:tmpl w:val="C532C204"/>
    <w:lvl w:ilvl="0" w:tplc="BB18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F37C5"/>
    <w:multiLevelType w:val="hybridMultilevel"/>
    <w:tmpl w:val="0D6C4A78"/>
    <w:lvl w:ilvl="0" w:tplc="3524EC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7F265D"/>
    <w:multiLevelType w:val="hybridMultilevel"/>
    <w:tmpl w:val="C96008AC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50BBC"/>
    <w:multiLevelType w:val="hybridMultilevel"/>
    <w:tmpl w:val="C734B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D6768"/>
    <w:multiLevelType w:val="hybridMultilevel"/>
    <w:tmpl w:val="2BB29D5C"/>
    <w:lvl w:ilvl="0" w:tplc="6276CB9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82446"/>
    <w:multiLevelType w:val="hybridMultilevel"/>
    <w:tmpl w:val="70B447A6"/>
    <w:lvl w:ilvl="0" w:tplc="BB18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95096"/>
    <w:multiLevelType w:val="hybridMultilevel"/>
    <w:tmpl w:val="801A0738"/>
    <w:lvl w:ilvl="0" w:tplc="BB18240A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403561"/>
    <w:multiLevelType w:val="hybridMultilevel"/>
    <w:tmpl w:val="21CC1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02F1A"/>
    <w:multiLevelType w:val="hybridMultilevel"/>
    <w:tmpl w:val="11207612"/>
    <w:lvl w:ilvl="0" w:tplc="05C6FDCC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7271D7A"/>
    <w:multiLevelType w:val="hybridMultilevel"/>
    <w:tmpl w:val="CF36FC98"/>
    <w:lvl w:ilvl="0" w:tplc="6E44C0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91E2C"/>
    <w:multiLevelType w:val="hybridMultilevel"/>
    <w:tmpl w:val="831E9496"/>
    <w:lvl w:ilvl="0" w:tplc="BCDE3A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83885"/>
    <w:multiLevelType w:val="hybridMultilevel"/>
    <w:tmpl w:val="1102D48E"/>
    <w:lvl w:ilvl="0" w:tplc="BB18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9"/>
  </w:num>
  <w:num w:numId="9">
    <w:abstractNumId w:val="15"/>
  </w:num>
  <w:num w:numId="10">
    <w:abstractNumId w:val="13"/>
  </w:num>
  <w:num w:numId="11">
    <w:abstractNumId w:val="1"/>
  </w:num>
  <w:num w:numId="12">
    <w:abstractNumId w:val="8"/>
  </w:num>
  <w:num w:numId="13">
    <w:abstractNumId w:val="6"/>
  </w:num>
  <w:num w:numId="14">
    <w:abstractNumId w:val="14"/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860"/>
    <w:rsid w:val="00017087"/>
    <w:rsid w:val="00072EA8"/>
    <w:rsid w:val="0007484B"/>
    <w:rsid w:val="000765C4"/>
    <w:rsid w:val="00077497"/>
    <w:rsid w:val="000B6B9D"/>
    <w:rsid w:val="000C3B4A"/>
    <w:rsid w:val="000D045D"/>
    <w:rsid w:val="000E1673"/>
    <w:rsid w:val="000E618C"/>
    <w:rsid w:val="001232A8"/>
    <w:rsid w:val="00147F9F"/>
    <w:rsid w:val="00196E38"/>
    <w:rsid w:val="001A4737"/>
    <w:rsid w:val="001B3A72"/>
    <w:rsid w:val="001D4823"/>
    <w:rsid w:val="001D5E07"/>
    <w:rsid w:val="00231C36"/>
    <w:rsid w:val="002454F0"/>
    <w:rsid w:val="0025088F"/>
    <w:rsid w:val="00260C70"/>
    <w:rsid w:val="002664BA"/>
    <w:rsid w:val="00273459"/>
    <w:rsid w:val="0028216D"/>
    <w:rsid w:val="002A0235"/>
    <w:rsid w:val="002A2037"/>
    <w:rsid w:val="002F3421"/>
    <w:rsid w:val="00307792"/>
    <w:rsid w:val="00311B37"/>
    <w:rsid w:val="00313186"/>
    <w:rsid w:val="003313C1"/>
    <w:rsid w:val="00337032"/>
    <w:rsid w:val="00353CA1"/>
    <w:rsid w:val="00366998"/>
    <w:rsid w:val="0039374F"/>
    <w:rsid w:val="003E232C"/>
    <w:rsid w:val="003E26B1"/>
    <w:rsid w:val="00406614"/>
    <w:rsid w:val="00466C96"/>
    <w:rsid w:val="00467E8C"/>
    <w:rsid w:val="004C4A0D"/>
    <w:rsid w:val="004D0F9F"/>
    <w:rsid w:val="005147BF"/>
    <w:rsid w:val="00543C0A"/>
    <w:rsid w:val="0056046C"/>
    <w:rsid w:val="00580D2D"/>
    <w:rsid w:val="006039CC"/>
    <w:rsid w:val="006162AE"/>
    <w:rsid w:val="00690AC2"/>
    <w:rsid w:val="006A6376"/>
    <w:rsid w:val="006C0EFB"/>
    <w:rsid w:val="006F4295"/>
    <w:rsid w:val="006F6467"/>
    <w:rsid w:val="00734C88"/>
    <w:rsid w:val="0074016D"/>
    <w:rsid w:val="00742FA9"/>
    <w:rsid w:val="0074469D"/>
    <w:rsid w:val="00757EF2"/>
    <w:rsid w:val="00777860"/>
    <w:rsid w:val="00780BF5"/>
    <w:rsid w:val="00786768"/>
    <w:rsid w:val="00791D66"/>
    <w:rsid w:val="007A45C6"/>
    <w:rsid w:val="007B1504"/>
    <w:rsid w:val="007B3E51"/>
    <w:rsid w:val="007B6D70"/>
    <w:rsid w:val="007C1557"/>
    <w:rsid w:val="007F1A2F"/>
    <w:rsid w:val="007F530F"/>
    <w:rsid w:val="00801697"/>
    <w:rsid w:val="0080543A"/>
    <w:rsid w:val="00822509"/>
    <w:rsid w:val="008433B7"/>
    <w:rsid w:val="00844A93"/>
    <w:rsid w:val="0088580B"/>
    <w:rsid w:val="008D5982"/>
    <w:rsid w:val="008E53A2"/>
    <w:rsid w:val="00924394"/>
    <w:rsid w:val="00951D45"/>
    <w:rsid w:val="0096601B"/>
    <w:rsid w:val="009C65A2"/>
    <w:rsid w:val="009E2681"/>
    <w:rsid w:val="00A00826"/>
    <w:rsid w:val="00A00C15"/>
    <w:rsid w:val="00A74C6C"/>
    <w:rsid w:val="00AA0259"/>
    <w:rsid w:val="00AB21ED"/>
    <w:rsid w:val="00AF6207"/>
    <w:rsid w:val="00B03FDA"/>
    <w:rsid w:val="00B112F2"/>
    <w:rsid w:val="00B40101"/>
    <w:rsid w:val="00B5440F"/>
    <w:rsid w:val="00B74F4F"/>
    <w:rsid w:val="00BC2BA7"/>
    <w:rsid w:val="00C01361"/>
    <w:rsid w:val="00C1238A"/>
    <w:rsid w:val="00C35A49"/>
    <w:rsid w:val="00C60D39"/>
    <w:rsid w:val="00C71ECE"/>
    <w:rsid w:val="00CB5C9B"/>
    <w:rsid w:val="00D25C8B"/>
    <w:rsid w:val="00D3501B"/>
    <w:rsid w:val="00D434EE"/>
    <w:rsid w:val="00D97734"/>
    <w:rsid w:val="00DA05FA"/>
    <w:rsid w:val="00DD61BB"/>
    <w:rsid w:val="00E051A9"/>
    <w:rsid w:val="00E06405"/>
    <w:rsid w:val="00E8222D"/>
    <w:rsid w:val="00ED1437"/>
    <w:rsid w:val="00ED6195"/>
    <w:rsid w:val="00F043BF"/>
    <w:rsid w:val="00F1506D"/>
    <w:rsid w:val="00F22EEC"/>
    <w:rsid w:val="00F6479B"/>
    <w:rsid w:val="00F72CC0"/>
    <w:rsid w:val="00F930D5"/>
    <w:rsid w:val="00FA2411"/>
    <w:rsid w:val="00FA2420"/>
    <w:rsid w:val="00FC153C"/>
    <w:rsid w:val="00FD3C17"/>
    <w:rsid w:val="00FD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F9D5715"/>
  <w14:defaultImageDpi w14:val="0"/>
  <w15:docId w15:val="{316BE56B-BE6C-49AC-A90D-FC3BF048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  <w:lang w:val="en-US" w:eastAsia="en-US"/>
    </w:rPr>
  </w:style>
  <w:style w:type="paragraph" w:styleId="Heading1">
    <w:name w:val="heading 1"/>
    <w:basedOn w:val="BodyText"/>
    <w:next w:val="Normal"/>
    <w:link w:val="Heading1Char"/>
    <w:qFormat/>
    <w:rsid w:val="0088580B"/>
    <w:pPr>
      <w:spacing w:after="0" w:line="240" w:lineRule="auto"/>
      <w:jc w:val="center"/>
      <w:outlineLvl w:val="0"/>
    </w:pPr>
    <w:rPr>
      <w:rFonts w:ascii="Times New Roman" w:hAnsi="Times New Roman"/>
      <w:b/>
      <w:sz w:val="32"/>
      <w:szCs w:val="32"/>
      <w:lang w:val="ro-RO"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60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E1673"/>
    <w:rPr>
      <w:rFonts w:ascii="Segoe UI" w:hAnsi="Segoe UI" w:cs="Segoe UI"/>
      <w:sz w:val="18"/>
      <w:szCs w:val="18"/>
    </w:rPr>
  </w:style>
  <w:style w:type="character" w:styleId="Hyperlink">
    <w:name w:val="Hyperlink"/>
    <w:rsid w:val="00FD4C2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821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16D"/>
    <w:rPr>
      <w:rFonts w:cs="Times New Roman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821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16D"/>
    <w:rPr>
      <w:rFonts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E618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4A0D"/>
    <w:rPr>
      <w:color w:val="605E5C"/>
      <w:shd w:val="clear" w:color="auto" w:fill="E1DFDD"/>
    </w:rPr>
  </w:style>
  <w:style w:type="paragraph" w:customStyle="1" w:styleId="1Einrckung">
    <w:name w:val="1. Einrückung"/>
    <w:basedOn w:val="Normal"/>
    <w:rsid w:val="00F22EEC"/>
    <w:pPr>
      <w:spacing w:after="0" w:line="240" w:lineRule="auto"/>
      <w:ind w:left="851" w:hanging="851"/>
    </w:pPr>
    <w:rPr>
      <w:rFonts w:ascii="Arial" w:hAnsi="Arial"/>
      <w:szCs w:val="20"/>
      <w:lang w:val="de-DE" w:eastAsia="de-DE"/>
    </w:rPr>
  </w:style>
  <w:style w:type="paragraph" w:styleId="TOC1">
    <w:name w:val="toc 1"/>
    <w:basedOn w:val="Normal"/>
    <w:next w:val="Normal"/>
    <w:autoRedefine/>
    <w:uiPriority w:val="39"/>
    <w:rsid w:val="00951D45"/>
    <w:pPr>
      <w:tabs>
        <w:tab w:val="left" w:pos="426"/>
        <w:tab w:val="left" w:pos="851"/>
      </w:tabs>
      <w:spacing w:before="120" w:after="120" w:line="240" w:lineRule="auto"/>
      <w:jc w:val="both"/>
      <w:outlineLvl w:val="0"/>
    </w:pPr>
    <w:rPr>
      <w:rFonts w:ascii="Times New Roman" w:hAnsi="Times New Roman"/>
      <w:sz w:val="24"/>
      <w:szCs w:val="24"/>
      <w:lang w:val="ro-MD"/>
    </w:rPr>
  </w:style>
  <w:style w:type="table" w:styleId="TableGrid">
    <w:name w:val="Table Grid"/>
    <w:basedOn w:val="TableNormal"/>
    <w:rsid w:val="00F22EEC"/>
    <w:rPr>
      <w:rFonts w:ascii="Arial" w:hAnsi="Arial" w:cs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22E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22EEC"/>
    <w:pPr>
      <w:spacing w:after="0" w:line="240" w:lineRule="auto"/>
    </w:pPr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basedOn w:val="DefaultParagraphFont"/>
    <w:link w:val="CommentText"/>
    <w:semiHidden/>
    <w:rsid w:val="00F22EEC"/>
    <w:rPr>
      <w:rFonts w:ascii="Arial" w:hAnsi="Arial" w:cs="Times New Roman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88580B"/>
    <w:rPr>
      <w:rFonts w:ascii="Times New Roman" w:hAnsi="Times New Roman" w:cs="Times New Roman"/>
      <w:b/>
      <w:sz w:val="32"/>
      <w:szCs w:val="32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8858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580B"/>
    <w:rPr>
      <w:rFonts w:cs="Times New Roman"/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601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6601B"/>
    <w:rPr>
      <w:rFonts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in.andros@uipm.m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rin.andros@uipm.m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rin.andros@uipm.md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seu\Downloads\Blanc%20MEI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B7EFA-DF9A-4E73-A973-F4A0FD93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 MEI.dotx</Template>
  <TotalTime>580</TotalTime>
  <Pages>1</Pages>
  <Words>2462</Words>
  <Characters>14034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MTID</Company>
  <LinksUpToDate>false</LinksUpToDate>
  <CharactersWithSpaces>16464</CharactersWithSpaces>
  <SharedDoc>false</SharedDoc>
  <HLinks>
    <vt:vector size="12" baseType="variant">
      <vt:variant>
        <vt:i4>7733310</vt:i4>
      </vt:variant>
      <vt:variant>
        <vt:i4>3</vt:i4>
      </vt:variant>
      <vt:variant>
        <vt:i4>0</vt:i4>
      </vt:variant>
      <vt:variant>
        <vt:i4>5</vt:i4>
      </vt:variant>
      <vt:variant>
        <vt:lpwstr>http://www.mec.gov.md/</vt:lpwstr>
      </vt:variant>
      <vt:variant>
        <vt:lpwstr/>
      </vt:variant>
      <vt:variant>
        <vt:i4>2949205</vt:i4>
      </vt:variant>
      <vt:variant>
        <vt:i4>0</vt:i4>
      </vt:variant>
      <vt:variant>
        <vt:i4>0</vt:i4>
      </vt:variant>
      <vt:variant>
        <vt:i4>5</vt:i4>
      </vt:variant>
      <vt:variant>
        <vt:lpwstr>mailto:mineconcom@mec.gov.md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deseu</dc:creator>
  <cp:lastModifiedBy>Vlad</cp:lastModifiedBy>
  <cp:revision>54</cp:revision>
  <cp:lastPrinted>2021-03-15T08:42:00Z</cp:lastPrinted>
  <dcterms:created xsi:type="dcterms:W3CDTF">2021-03-11T06:29:00Z</dcterms:created>
  <dcterms:modified xsi:type="dcterms:W3CDTF">2021-03-25T14:10:00Z</dcterms:modified>
</cp:coreProperties>
</file>